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62E53" w14:textId="043F4C81" w:rsidR="00E50ED8" w:rsidRDefault="0069145C" w:rsidP="00B20674">
      <w:pPr>
        <w:pStyle w:val="Heading1"/>
        <w:numPr>
          <w:ilvl w:val="0"/>
          <w:numId w:val="0"/>
        </w:numPr>
        <w:rPr>
          <w:sz w:val="22"/>
        </w:rPr>
      </w:pPr>
      <w:r w:rsidRPr="00262583">
        <w:rPr>
          <w:sz w:val="22"/>
        </w:rPr>
        <w:t>Energy Assessment Guidance – Appendix 5</w:t>
      </w:r>
      <w:r w:rsidR="00262583" w:rsidRPr="00262583">
        <w:rPr>
          <w:sz w:val="22"/>
        </w:rPr>
        <w:t xml:space="preserve"> Overheating Checklist</w:t>
      </w:r>
    </w:p>
    <w:p w14:paraId="59E6BF21" w14:textId="26F0E761" w:rsidR="00262583" w:rsidRPr="00262583" w:rsidRDefault="00A1258E" w:rsidP="00A1258E">
      <w:pPr>
        <w:pStyle w:val="Heading1"/>
        <w:numPr>
          <w:ilvl w:val="0"/>
          <w:numId w:val="0"/>
        </w:numPr>
        <w:ind w:left="431" w:hanging="431"/>
      </w:pPr>
      <w:r>
        <w:t xml:space="preserve">Building </w:t>
      </w:r>
      <w:r w:rsidR="00650146">
        <w:t>3</w:t>
      </w:r>
    </w:p>
    <w:tbl>
      <w:tblPr>
        <w:tblStyle w:val="ScotchTable1"/>
        <w:tblW w:w="9628" w:type="dxa"/>
        <w:tblBorders>
          <w:top w:val="single" w:sz="4" w:space="0" w:color="383E92" w:themeColor="background2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60"/>
        <w:gridCol w:w="3800"/>
        <w:gridCol w:w="2868"/>
      </w:tblGrid>
      <w:tr w:rsidR="0069145C" w:rsidRPr="0069145C" w14:paraId="66EC2C7D" w14:textId="54B8ED28" w:rsidTr="00B53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7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7717CBA3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Section 1 - Site features affecting vulnerability to overheating</w:t>
            </w:r>
          </w:p>
        </w:tc>
        <w:tc>
          <w:tcPr>
            <w:tcW w:w="28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6F06CC" w14:textId="0BBC8710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7EFB01E4" w14:textId="1F64B633" w:rsidTr="00B53398">
        <w:trPr>
          <w:trHeight w:val="1200"/>
        </w:trPr>
        <w:tc>
          <w:tcPr>
            <w:tcW w:w="2960" w:type="dxa"/>
            <w:noWrap/>
            <w:hideMark/>
          </w:tcPr>
          <w:p w14:paraId="0D73B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Site location </w:t>
            </w:r>
          </w:p>
        </w:tc>
        <w:tc>
          <w:tcPr>
            <w:tcW w:w="3800" w:type="dxa"/>
            <w:hideMark/>
          </w:tcPr>
          <w:p w14:paraId="2B29D5C7" w14:textId="4F763FF9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Urban – within central London or in a high density conurbation Peri-urban – on the suburban fringes of London</w:t>
            </w:r>
          </w:p>
        </w:tc>
        <w:tc>
          <w:tcPr>
            <w:tcW w:w="2868" w:type="dxa"/>
          </w:tcPr>
          <w:p w14:paraId="75AE8031" w14:textId="1C2C855F" w:rsidR="0069145C" w:rsidRPr="0069145C" w:rsidRDefault="0069145C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Urban – central London (RBKC)</w:t>
            </w:r>
          </w:p>
        </w:tc>
      </w:tr>
      <w:tr w:rsidR="0069145C" w:rsidRPr="0069145C" w14:paraId="6FA60EEC" w14:textId="4278C472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7E847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 quality and/or Noise sensitivity – are any of the following in the vicinity of buildings?</w:t>
            </w:r>
          </w:p>
        </w:tc>
        <w:tc>
          <w:tcPr>
            <w:tcW w:w="3800" w:type="dxa"/>
            <w:noWrap/>
            <w:hideMark/>
          </w:tcPr>
          <w:p w14:paraId="3ABFEAF8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Busy roads / A roads</w:t>
            </w:r>
          </w:p>
        </w:tc>
        <w:tc>
          <w:tcPr>
            <w:tcW w:w="2868" w:type="dxa"/>
          </w:tcPr>
          <w:p w14:paraId="2E1531F1" w14:textId="26935843" w:rsidR="0069145C" w:rsidRPr="0069145C" w:rsidRDefault="003020EB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 roads</w:t>
            </w:r>
          </w:p>
        </w:tc>
      </w:tr>
      <w:tr w:rsidR="0069145C" w:rsidRPr="0069145C" w14:paraId="5CD66957" w14:textId="7E29ACEF" w:rsidTr="00B53398">
        <w:trPr>
          <w:trHeight w:val="300"/>
        </w:trPr>
        <w:tc>
          <w:tcPr>
            <w:tcW w:w="2960" w:type="dxa"/>
            <w:vMerge/>
            <w:hideMark/>
          </w:tcPr>
          <w:p w14:paraId="509763FA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AE34B8E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Railways / Overground / DLR</w:t>
            </w:r>
          </w:p>
        </w:tc>
        <w:tc>
          <w:tcPr>
            <w:tcW w:w="2868" w:type="dxa"/>
          </w:tcPr>
          <w:p w14:paraId="1FDC4A7B" w14:textId="650D863A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Railways/overground</w:t>
            </w:r>
          </w:p>
        </w:tc>
      </w:tr>
      <w:tr w:rsidR="0069145C" w:rsidRPr="0069145C" w14:paraId="40028DDC" w14:textId="61221BAF" w:rsidTr="00B53398">
        <w:trPr>
          <w:trHeight w:val="300"/>
        </w:trPr>
        <w:tc>
          <w:tcPr>
            <w:tcW w:w="2960" w:type="dxa"/>
            <w:vMerge/>
            <w:hideMark/>
          </w:tcPr>
          <w:p w14:paraId="289417E2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464F472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Airport / Flight path</w:t>
            </w:r>
          </w:p>
        </w:tc>
        <w:tc>
          <w:tcPr>
            <w:tcW w:w="2868" w:type="dxa"/>
          </w:tcPr>
          <w:p w14:paraId="748D01F5" w14:textId="2582C7B5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16615546" w14:textId="6090F7BB" w:rsidTr="00B53398">
        <w:trPr>
          <w:trHeight w:val="300"/>
        </w:trPr>
        <w:tc>
          <w:tcPr>
            <w:tcW w:w="2960" w:type="dxa"/>
            <w:vMerge/>
            <w:hideMark/>
          </w:tcPr>
          <w:p w14:paraId="3D08FF99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1D425FC9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Industrial uses / waste facility</w:t>
            </w:r>
          </w:p>
        </w:tc>
        <w:tc>
          <w:tcPr>
            <w:tcW w:w="2868" w:type="dxa"/>
          </w:tcPr>
          <w:p w14:paraId="347CB825" w14:textId="7C18164B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32A72E79" w14:textId="2FB13CE8" w:rsidTr="00B53398">
        <w:trPr>
          <w:trHeight w:val="1200"/>
        </w:trPr>
        <w:tc>
          <w:tcPr>
            <w:tcW w:w="2960" w:type="dxa"/>
            <w:vMerge w:val="restart"/>
            <w:noWrap/>
            <w:hideMark/>
          </w:tcPr>
          <w:p w14:paraId="2F111B33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Proposed building use</w:t>
            </w:r>
          </w:p>
        </w:tc>
        <w:tc>
          <w:tcPr>
            <w:tcW w:w="3800" w:type="dxa"/>
            <w:hideMark/>
          </w:tcPr>
          <w:p w14:paraId="3E4D32EB" w14:textId="7F5E71F5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any buildings be occupied by vulnerable people (e.g. elderly, disabled, young children)?</w:t>
            </w:r>
          </w:p>
        </w:tc>
        <w:tc>
          <w:tcPr>
            <w:tcW w:w="2868" w:type="dxa"/>
          </w:tcPr>
          <w:p w14:paraId="3D7A657A" w14:textId="27BC00AA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D2CA8" w:rsidRPr="0069145C" w14:paraId="1E885130" w14:textId="1B93C0F4" w:rsidTr="00B53398">
        <w:trPr>
          <w:trHeight w:val="900"/>
        </w:trPr>
        <w:tc>
          <w:tcPr>
            <w:tcW w:w="2960" w:type="dxa"/>
            <w:vMerge/>
            <w:hideMark/>
          </w:tcPr>
          <w:p w14:paraId="52AEAE4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126096DD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residents likely to be at home during the day (e.g. students)?</w:t>
            </w:r>
          </w:p>
        </w:tc>
        <w:tc>
          <w:tcPr>
            <w:tcW w:w="2868" w:type="dxa"/>
          </w:tcPr>
          <w:p w14:paraId="0E5E1CFF" w14:textId="1901273F" w:rsidR="006D2CA8" w:rsidRPr="0069145C" w:rsidRDefault="00B5339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6D2CA8" w:rsidRPr="0069145C" w14:paraId="0D8A1644" w14:textId="4B8B19A2" w:rsidTr="00B53398">
        <w:trPr>
          <w:trHeight w:val="300"/>
        </w:trPr>
        <w:tc>
          <w:tcPr>
            <w:tcW w:w="2960" w:type="dxa"/>
            <w:noWrap/>
            <w:hideMark/>
          </w:tcPr>
          <w:p w14:paraId="6E9F5B0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Dwelling aspect</w:t>
            </w:r>
          </w:p>
        </w:tc>
        <w:tc>
          <w:tcPr>
            <w:tcW w:w="3800" w:type="dxa"/>
            <w:noWrap/>
            <w:hideMark/>
          </w:tcPr>
          <w:p w14:paraId="7274FFE6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there any single aspect units?</w:t>
            </w:r>
          </w:p>
        </w:tc>
        <w:tc>
          <w:tcPr>
            <w:tcW w:w="2868" w:type="dxa"/>
          </w:tcPr>
          <w:p w14:paraId="32634221" w14:textId="2A7A9E44" w:rsidR="006D2CA8" w:rsidRPr="00E129A4" w:rsidRDefault="00B5339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129A4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D2CA8" w:rsidRPr="0069145C" w14:paraId="4D10EF1D" w14:textId="24ECC382" w:rsidTr="00B53398">
        <w:trPr>
          <w:trHeight w:val="900"/>
        </w:trPr>
        <w:tc>
          <w:tcPr>
            <w:tcW w:w="2960" w:type="dxa"/>
            <w:vMerge w:val="restart"/>
            <w:noWrap/>
            <w:hideMark/>
          </w:tcPr>
          <w:p w14:paraId="0584DDF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</w:t>
            </w:r>
          </w:p>
        </w:tc>
        <w:tc>
          <w:tcPr>
            <w:tcW w:w="3800" w:type="dxa"/>
            <w:hideMark/>
          </w:tcPr>
          <w:p w14:paraId="5544D7A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 glazing ratio (glazing: internal floor area) greater than 25%?</w:t>
            </w:r>
          </w:p>
        </w:tc>
        <w:tc>
          <w:tcPr>
            <w:tcW w:w="2868" w:type="dxa"/>
          </w:tcPr>
          <w:p w14:paraId="2A150BB3" w14:textId="2AF41E9E" w:rsidR="00B53398" w:rsidRPr="00E129A4" w:rsidRDefault="00E129A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129A4">
              <w:rPr>
                <w:rFonts w:ascii="Calibri" w:eastAsia="Times New Roman" w:hAnsi="Calibri" w:cs="Calibri"/>
                <w:color w:val="000000"/>
                <w:lang w:eastAsia="en-GB"/>
              </w:rPr>
              <w:t>No, 19.45%</w:t>
            </w:r>
          </w:p>
        </w:tc>
      </w:tr>
      <w:tr w:rsidR="006D2CA8" w:rsidRPr="0069145C" w14:paraId="22607ED5" w14:textId="046E91B8" w:rsidTr="00B53398">
        <w:trPr>
          <w:trHeight w:val="600"/>
        </w:trPr>
        <w:tc>
          <w:tcPr>
            <w:tcW w:w="2960" w:type="dxa"/>
            <w:vMerge/>
            <w:hideMark/>
          </w:tcPr>
          <w:p w14:paraId="1DB20B2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2625B97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If yes, is this to allow acceptable levels of daylighting?</w:t>
            </w:r>
          </w:p>
        </w:tc>
        <w:tc>
          <w:tcPr>
            <w:tcW w:w="2868" w:type="dxa"/>
          </w:tcPr>
          <w:p w14:paraId="20D90275" w14:textId="34262929" w:rsidR="006D2CA8" w:rsidRPr="00E129A4" w:rsidRDefault="00E129A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E129A4">
              <w:rPr>
                <w:rFonts w:ascii="Calibri" w:eastAsia="Times New Roman" w:hAnsi="Calibri" w:cs="Calibri"/>
                <w:color w:val="auto"/>
                <w:lang w:eastAsia="en-GB"/>
              </w:rPr>
              <w:t>-</w:t>
            </w:r>
          </w:p>
        </w:tc>
      </w:tr>
      <w:tr w:rsidR="006D2CA8" w:rsidRPr="0069145C" w14:paraId="651F8EAC" w14:textId="40400856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6AEE761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Security - Are there any security issues that could limit opening of windows for ventilation?</w:t>
            </w:r>
          </w:p>
        </w:tc>
        <w:tc>
          <w:tcPr>
            <w:tcW w:w="3800" w:type="dxa"/>
            <w:hideMark/>
          </w:tcPr>
          <w:p w14:paraId="5935197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Single storey ground floor units </w:t>
            </w:r>
          </w:p>
        </w:tc>
        <w:tc>
          <w:tcPr>
            <w:tcW w:w="2868" w:type="dxa"/>
          </w:tcPr>
          <w:p w14:paraId="738CB02B" w14:textId="0F5A6FF0" w:rsidR="006D2CA8" w:rsidRPr="00C8653B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C8653B">
              <w:rPr>
                <w:rFonts w:ascii="Calibri" w:eastAsia="Times New Roman" w:hAnsi="Calibri" w:cs="Calibri"/>
                <w:color w:val="auto"/>
                <w:lang w:eastAsia="en-GB"/>
              </w:rPr>
              <w:t>Yes</w:t>
            </w:r>
          </w:p>
        </w:tc>
      </w:tr>
      <w:tr w:rsidR="006D2CA8" w:rsidRPr="0069145C" w14:paraId="21DA443C" w14:textId="774F5528" w:rsidTr="00B53398">
        <w:trPr>
          <w:trHeight w:val="675"/>
        </w:trPr>
        <w:tc>
          <w:tcPr>
            <w:tcW w:w="2960" w:type="dxa"/>
            <w:vMerge/>
            <w:hideMark/>
          </w:tcPr>
          <w:p w14:paraId="06B15A8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CEA415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Vulnerable areas identified by the Police Architectural Liaison Officer </w:t>
            </w:r>
          </w:p>
        </w:tc>
        <w:tc>
          <w:tcPr>
            <w:tcW w:w="2868" w:type="dxa"/>
          </w:tcPr>
          <w:p w14:paraId="3982E355" w14:textId="5B6E0D1D" w:rsidR="006D2CA8" w:rsidRPr="00C8653B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C8653B">
              <w:rPr>
                <w:rFonts w:ascii="Calibri" w:eastAsia="Times New Roman" w:hAnsi="Calibri" w:cs="Calibri"/>
                <w:color w:val="auto"/>
                <w:lang w:eastAsia="en-GB"/>
              </w:rPr>
              <w:t>No</w:t>
            </w:r>
          </w:p>
        </w:tc>
      </w:tr>
      <w:tr w:rsidR="006D2CA8" w:rsidRPr="0069145C" w14:paraId="4BAA6FA8" w14:textId="6D57FAD5" w:rsidTr="00B53398">
        <w:trPr>
          <w:trHeight w:val="300"/>
        </w:trPr>
        <w:tc>
          <w:tcPr>
            <w:tcW w:w="2960" w:type="dxa"/>
            <w:vMerge/>
            <w:hideMark/>
          </w:tcPr>
          <w:p w14:paraId="4D787528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213364B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Other</w:t>
            </w:r>
          </w:p>
        </w:tc>
        <w:tc>
          <w:tcPr>
            <w:tcW w:w="2868" w:type="dxa"/>
          </w:tcPr>
          <w:p w14:paraId="633EBE1B" w14:textId="73368CA9" w:rsidR="006D2CA8" w:rsidRPr="0069145C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</w:tbl>
    <w:p w14:paraId="4829C32C" w14:textId="77777777" w:rsidR="0069145C" w:rsidRDefault="0069145C" w:rsidP="00E50ED8">
      <w:pPr>
        <w:sectPr w:rsidR="0069145C" w:rsidSect="00E7270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69145C" w:rsidRPr="0069145C" w14:paraId="444374C6" w14:textId="77777777" w:rsidTr="005D4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7235" w:type="dxa"/>
            <w:gridSpan w:val="2"/>
            <w:noWrap/>
            <w:hideMark/>
          </w:tcPr>
          <w:p w14:paraId="2F23D87D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lastRenderedPageBreak/>
              <w:t>Section 2 - Design features implemented to mitigate overheating risk</w:t>
            </w:r>
          </w:p>
        </w:tc>
        <w:tc>
          <w:tcPr>
            <w:tcW w:w="2399" w:type="dxa"/>
            <w:noWrap/>
            <w:hideMark/>
          </w:tcPr>
          <w:p w14:paraId="0D34F90F" w14:textId="77777777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5FE99506" w14:textId="77777777" w:rsidTr="00B20674">
        <w:trPr>
          <w:trHeight w:val="568"/>
        </w:trPr>
        <w:tc>
          <w:tcPr>
            <w:tcW w:w="2960" w:type="dxa"/>
            <w:vMerge w:val="restart"/>
            <w:noWrap/>
            <w:vAlign w:val="center"/>
            <w:hideMark/>
          </w:tcPr>
          <w:p w14:paraId="6AE3BA96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Landscaping </w:t>
            </w:r>
          </w:p>
        </w:tc>
        <w:tc>
          <w:tcPr>
            <w:tcW w:w="4275" w:type="dxa"/>
            <w:hideMark/>
          </w:tcPr>
          <w:p w14:paraId="3D7A0F2B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deciduous trees be provided for summer shading (to windows and pedestrian routes)?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EA4B612" w14:textId="1ECAE934" w:rsidR="0069145C" w:rsidRPr="0069145C" w:rsidRDefault="00A7405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9145C" w:rsidRPr="0069145C" w14:paraId="2535AABA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F06E1C5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6100D31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green roofs be provided?</w:t>
            </w:r>
          </w:p>
        </w:tc>
        <w:tc>
          <w:tcPr>
            <w:tcW w:w="2399" w:type="dxa"/>
            <w:noWrap/>
            <w:vAlign w:val="center"/>
            <w:hideMark/>
          </w:tcPr>
          <w:p w14:paraId="10D70DB6" w14:textId="12D79749" w:rsidR="0069145C" w:rsidRPr="0069145C" w:rsidRDefault="0026258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Yes – planted amenity roof</w:t>
            </w:r>
          </w:p>
        </w:tc>
      </w:tr>
      <w:tr w:rsidR="001D288F" w:rsidRPr="0069145C" w14:paraId="430DEF0C" w14:textId="77777777" w:rsidTr="00B20674">
        <w:trPr>
          <w:trHeight w:val="900"/>
        </w:trPr>
        <w:tc>
          <w:tcPr>
            <w:tcW w:w="2960" w:type="dxa"/>
            <w:vMerge/>
            <w:vAlign w:val="center"/>
            <w:hideMark/>
          </w:tcPr>
          <w:p w14:paraId="16E37079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E5E8FB3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other green or blue infrastructure be provided around buildings for evaporative cooling?</w:t>
            </w:r>
          </w:p>
        </w:tc>
        <w:tc>
          <w:tcPr>
            <w:tcW w:w="2399" w:type="dxa"/>
            <w:noWrap/>
            <w:vAlign w:val="center"/>
            <w:hideMark/>
          </w:tcPr>
          <w:p w14:paraId="7CBB9346" w14:textId="126B23FB" w:rsidR="001D288F" w:rsidRPr="0069145C" w:rsidRDefault="0026258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Yes – extensive soft landscaping at podium level</w:t>
            </w:r>
          </w:p>
        </w:tc>
      </w:tr>
      <w:tr w:rsidR="001D288F" w:rsidRPr="0069145C" w14:paraId="2AD6B5A7" w14:textId="77777777" w:rsidTr="00B20674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08987AB3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Materials </w:t>
            </w:r>
          </w:p>
        </w:tc>
        <w:tc>
          <w:tcPr>
            <w:tcW w:w="4275" w:type="dxa"/>
            <w:hideMark/>
          </w:tcPr>
          <w:p w14:paraId="5CA7E89C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high albedo (light colour) materials been specified?</w:t>
            </w:r>
          </w:p>
        </w:tc>
        <w:tc>
          <w:tcPr>
            <w:tcW w:w="2399" w:type="dxa"/>
            <w:noWrap/>
            <w:vAlign w:val="center"/>
            <w:hideMark/>
          </w:tcPr>
          <w:p w14:paraId="3093A2BB" w14:textId="335000B1" w:rsidR="001D288F" w:rsidRPr="0069145C" w:rsidRDefault="001D288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C8653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3020EB" w:rsidRPr="0069145C" w14:paraId="3D925E0D" w14:textId="77777777" w:rsidTr="001B3386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0A0399B8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Dwelling aspect </w:t>
            </w:r>
          </w:p>
        </w:tc>
        <w:tc>
          <w:tcPr>
            <w:tcW w:w="4275" w:type="dxa"/>
            <w:noWrap/>
            <w:hideMark/>
          </w:tcPr>
          <w:p w14:paraId="472CD759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of total units that are single aspect</w:t>
            </w:r>
          </w:p>
        </w:tc>
        <w:tc>
          <w:tcPr>
            <w:tcW w:w="2399" w:type="dxa"/>
            <w:noWrap/>
            <w:hideMark/>
          </w:tcPr>
          <w:p w14:paraId="1E4E5151" w14:textId="514F53F3" w:rsidR="003020EB" w:rsidRPr="0082294C" w:rsidRDefault="00E129A4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2294C">
              <w:rPr>
                <w:rFonts w:ascii="Calibri" w:eastAsia="Times New Roman" w:hAnsi="Calibri" w:cs="Calibri"/>
                <w:color w:val="000000"/>
                <w:lang w:eastAsia="en-GB"/>
              </w:rPr>
              <w:t>44%</w:t>
            </w:r>
          </w:p>
        </w:tc>
      </w:tr>
      <w:tr w:rsidR="003020EB" w:rsidRPr="0069145C" w14:paraId="19835DE1" w14:textId="3F7ABCB0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332EF975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C24C417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N / NE / NW orientation</w:t>
            </w:r>
          </w:p>
        </w:tc>
        <w:tc>
          <w:tcPr>
            <w:tcW w:w="2399" w:type="dxa"/>
          </w:tcPr>
          <w:p w14:paraId="62A58866" w14:textId="3DB40D37" w:rsidR="003020EB" w:rsidRPr="0082294C" w:rsidRDefault="00E129A4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2294C">
              <w:rPr>
                <w:rFonts w:ascii="Calibri" w:eastAsia="Times New Roman" w:hAnsi="Calibri" w:cs="Calibri"/>
                <w:color w:val="000000"/>
                <w:lang w:eastAsia="en-GB"/>
              </w:rPr>
              <w:t>12%</w:t>
            </w:r>
          </w:p>
        </w:tc>
      </w:tr>
      <w:tr w:rsidR="003020EB" w:rsidRPr="0069145C" w14:paraId="50C2C684" w14:textId="77777777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FB54B11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90DAC35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E orientation</w:t>
            </w:r>
          </w:p>
        </w:tc>
        <w:tc>
          <w:tcPr>
            <w:tcW w:w="2399" w:type="dxa"/>
            <w:noWrap/>
            <w:hideMark/>
          </w:tcPr>
          <w:p w14:paraId="2C944FB6" w14:textId="016282C2" w:rsidR="003020EB" w:rsidRPr="0082294C" w:rsidRDefault="0082294C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2294C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3020EB" w:rsidRPr="0069145C" w14:paraId="573DC0BA" w14:textId="191417F7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B46A824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0AD6663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S / SE / SW orientation</w:t>
            </w:r>
          </w:p>
        </w:tc>
        <w:tc>
          <w:tcPr>
            <w:tcW w:w="2399" w:type="dxa"/>
          </w:tcPr>
          <w:p w14:paraId="32E80E29" w14:textId="154CE821" w:rsidR="003020EB" w:rsidRPr="0082294C" w:rsidRDefault="00E129A4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2294C">
              <w:rPr>
                <w:rFonts w:ascii="Calibri" w:eastAsia="Times New Roman" w:hAnsi="Calibri" w:cs="Calibri"/>
                <w:color w:val="000000"/>
                <w:lang w:eastAsia="en-GB"/>
              </w:rPr>
              <w:t>32%</w:t>
            </w:r>
          </w:p>
        </w:tc>
      </w:tr>
      <w:tr w:rsidR="003020EB" w:rsidRPr="0069145C" w14:paraId="245AF545" w14:textId="77777777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77177476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59DBCB5A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W orientation</w:t>
            </w:r>
          </w:p>
        </w:tc>
        <w:tc>
          <w:tcPr>
            <w:tcW w:w="2399" w:type="dxa"/>
            <w:noWrap/>
            <w:hideMark/>
          </w:tcPr>
          <w:p w14:paraId="60151888" w14:textId="7C8912D1" w:rsidR="003020EB" w:rsidRPr="0082294C" w:rsidRDefault="0082294C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2294C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</w:tr>
      <w:tr w:rsidR="001D288F" w:rsidRPr="0069145C" w14:paraId="08C9F519" w14:textId="77777777" w:rsidTr="00B20674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50802611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 - What is the glazing ratio (glazing; internal floor area) on each facade?</w:t>
            </w:r>
          </w:p>
        </w:tc>
        <w:tc>
          <w:tcPr>
            <w:tcW w:w="4275" w:type="dxa"/>
            <w:noWrap/>
            <w:hideMark/>
          </w:tcPr>
          <w:p w14:paraId="5F413763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 / NE / NW</w:t>
            </w:r>
          </w:p>
        </w:tc>
        <w:tc>
          <w:tcPr>
            <w:tcW w:w="2399" w:type="dxa"/>
            <w:noWrap/>
            <w:vAlign w:val="center"/>
            <w:hideMark/>
          </w:tcPr>
          <w:p w14:paraId="63F6A94E" w14:textId="5FA07D9D" w:rsidR="001D288F" w:rsidRPr="0069145C" w:rsidRDefault="0082294C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10.26%</w:t>
            </w:r>
          </w:p>
        </w:tc>
      </w:tr>
      <w:tr w:rsidR="001D288F" w:rsidRPr="0069145C" w14:paraId="4C2E2396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46CC78CD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D433D92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</w:p>
        </w:tc>
        <w:tc>
          <w:tcPr>
            <w:tcW w:w="2399" w:type="dxa"/>
            <w:noWrap/>
            <w:vAlign w:val="center"/>
            <w:hideMark/>
          </w:tcPr>
          <w:p w14:paraId="079DCF80" w14:textId="0E3B97A1" w:rsidR="001D288F" w:rsidRPr="0069145C" w:rsidRDefault="0082294C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A1258E" w:rsidRPr="0069145C" w14:paraId="752811C0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21181347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33A83F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 / SE / SW</w:t>
            </w:r>
          </w:p>
        </w:tc>
        <w:tc>
          <w:tcPr>
            <w:tcW w:w="2399" w:type="dxa"/>
            <w:noWrap/>
            <w:hideMark/>
          </w:tcPr>
          <w:p w14:paraId="58A60C05" w14:textId="49E60FE2" w:rsidR="00A1258E" w:rsidRPr="0069145C" w:rsidRDefault="0082294C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9.19%</w:t>
            </w:r>
          </w:p>
        </w:tc>
      </w:tr>
      <w:tr w:rsidR="00A1258E" w:rsidRPr="0069145C" w14:paraId="46AC5A1E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D3DEF35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C0E92DA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</w:t>
            </w:r>
          </w:p>
        </w:tc>
        <w:tc>
          <w:tcPr>
            <w:tcW w:w="2399" w:type="dxa"/>
            <w:noWrap/>
            <w:hideMark/>
          </w:tcPr>
          <w:p w14:paraId="0624A3CB" w14:textId="7108FC23" w:rsidR="00A1258E" w:rsidRPr="0069145C" w:rsidRDefault="0082294C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1D288F" w:rsidRPr="0069145C" w14:paraId="3E03616C" w14:textId="77777777" w:rsidTr="00B20674">
        <w:trPr>
          <w:trHeight w:val="291"/>
        </w:trPr>
        <w:tc>
          <w:tcPr>
            <w:tcW w:w="2960" w:type="dxa"/>
            <w:noWrap/>
            <w:vAlign w:val="center"/>
            <w:hideMark/>
          </w:tcPr>
          <w:p w14:paraId="5D0A13A7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Daylighting </w:t>
            </w:r>
          </w:p>
        </w:tc>
        <w:tc>
          <w:tcPr>
            <w:tcW w:w="4275" w:type="dxa"/>
            <w:hideMark/>
          </w:tcPr>
          <w:p w14:paraId="66A0D6F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daylight factor range?</w:t>
            </w:r>
          </w:p>
        </w:tc>
        <w:tc>
          <w:tcPr>
            <w:tcW w:w="2399" w:type="dxa"/>
            <w:noWrap/>
            <w:vAlign w:val="center"/>
            <w:hideMark/>
          </w:tcPr>
          <w:p w14:paraId="1C0386F1" w14:textId="62FA58D7" w:rsidR="007213D1" w:rsidRDefault="007213D1" w:rsidP="007213D1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0.8% to 4.5%</w:t>
            </w:r>
            <w:r w:rsidR="00DC34A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="00DC34AB">
              <w:rPr>
                <w:rFonts w:ascii="Calibri" w:eastAsia="Times New Roman" w:hAnsi="Calibri" w:cs="Calibri"/>
                <w:color w:val="000000"/>
                <w:lang w:eastAsia="en-GB"/>
              </w:rPr>
              <w:t>on the lowest 11 floors.</w:t>
            </w:r>
            <w:bookmarkStart w:id="0" w:name="_GoBack"/>
            <w:bookmarkEnd w:id="0"/>
          </w:p>
          <w:p w14:paraId="4362BD42" w14:textId="4E5C9282" w:rsidR="001D288F" w:rsidRPr="0069145C" w:rsidRDefault="007213D1" w:rsidP="007213D1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Detailed ‘per room’ results can be found within Annex 5 of the ES Chapter</w:t>
            </w:r>
          </w:p>
        </w:tc>
      </w:tr>
      <w:tr w:rsidR="00A1258E" w:rsidRPr="0069145C" w14:paraId="1CDCC3C3" w14:textId="77777777" w:rsidTr="00C379DF">
        <w:trPr>
          <w:trHeight w:val="300"/>
        </w:trPr>
        <w:tc>
          <w:tcPr>
            <w:tcW w:w="2960" w:type="dxa"/>
            <w:noWrap/>
            <w:vAlign w:val="center"/>
            <w:hideMark/>
          </w:tcPr>
          <w:p w14:paraId="22BD3AE9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089CB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windows openable?</w:t>
            </w:r>
          </w:p>
        </w:tc>
        <w:tc>
          <w:tcPr>
            <w:tcW w:w="2399" w:type="dxa"/>
            <w:noWrap/>
            <w:hideMark/>
          </w:tcPr>
          <w:p w14:paraId="515DF715" w14:textId="4EC9C845" w:rsidR="00A1258E" w:rsidRPr="0069145C" w:rsidRDefault="0082294C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A1258E" w:rsidRPr="0069145C" w14:paraId="0077246D" w14:textId="77777777" w:rsidTr="00C379DF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5C4ECF3A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670D789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percentage of openable area for the windows?</w:t>
            </w:r>
          </w:p>
        </w:tc>
        <w:tc>
          <w:tcPr>
            <w:tcW w:w="2399" w:type="dxa"/>
            <w:noWrap/>
            <w:hideMark/>
          </w:tcPr>
          <w:p w14:paraId="42097916" w14:textId="511B8D40" w:rsidR="00A1258E" w:rsidRPr="0069145C" w:rsidRDefault="00D40EEC" w:rsidP="00D40EEC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43.75</w:t>
            </w:r>
            <w:r w:rsidR="0082294C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</w:tr>
      <w:tr w:rsidR="00A1258E" w:rsidRPr="0069145C" w14:paraId="7CA624DA" w14:textId="77777777" w:rsidTr="00C379DF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75BD1E7E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 - What is the extent of the opening?</w:t>
            </w:r>
          </w:p>
        </w:tc>
        <w:tc>
          <w:tcPr>
            <w:tcW w:w="4275" w:type="dxa"/>
            <w:hideMark/>
          </w:tcPr>
          <w:p w14:paraId="7347D11E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Fully openable</w:t>
            </w:r>
          </w:p>
        </w:tc>
        <w:tc>
          <w:tcPr>
            <w:tcW w:w="2399" w:type="dxa"/>
            <w:noWrap/>
            <w:hideMark/>
          </w:tcPr>
          <w:p w14:paraId="252E4F55" w14:textId="19434C2D" w:rsidR="00A1258E" w:rsidRPr="0069145C" w:rsidRDefault="0082294C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Balcony doors only</w:t>
            </w:r>
          </w:p>
        </w:tc>
      </w:tr>
      <w:tr w:rsidR="00A1258E" w:rsidRPr="0069145C" w14:paraId="3E2E7027" w14:textId="77777777" w:rsidTr="00C379DF">
        <w:trPr>
          <w:trHeight w:val="600"/>
        </w:trPr>
        <w:tc>
          <w:tcPr>
            <w:tcW w:w="2960" w:type="dxa"/>
            <w:vMerge/>
            <w:vAlign w:val="center"/>
            <w:hideMark/>
          </w:tcPr>
          <w:p w14:paraId="0CE0A926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1C5C44A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Limited (e.g. for security, safety, wind loading reasons)</w:t>
            </w:r>
          </w:p>
        </w:tc>
        <w:tc>
          <w:tcPr>
            <w:tcW w:w="2399" w:type="dxa"/>
            <w:noWrap/>
            <w:hideMark/>
          </w:tcPr>
          <w:p w14:paraId="3B08082D" w14:textId="5C640233" w:rsidR="00A1258E" w:rsidRPr="0069145C" w:rsidRDefault="0082294C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Apart from balcony sliding doors, windows are limited to 100mm for safety reasons</w:t>
            </w:r>
          </w:p>
        </w:tc>
      </w:tr>
      <w:tr w:rsidR="001D288F" w:rsidRPr="0069145C" w14:paraId="2D6A3CEC" w14:textId="77777777" w:rsidTr="00B20674">
        <w:trPr>
          <w:trHeight w:val="1129"/>
        </w:trPr>
        <w:tc>
          <w:tcPr>
            <w:tcW w:w="2960" w:type="dxa"/>
            <w:noWrap/>
            <w:vAlign w:val="center"/>
            <w:hideMark/>
          </w:tcPr>
          <w:p w14:paraId="16915ECA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Security </w:t>
            </w:r>
          </w:p>
        </w:tc>
        <w:tc>
          <w:tcPr>
            <w:tcW w:w="4275" w:type="dxa"/>
            <w:hideMark/>
          </w:tcPr>
          <w:p w14:paraId="61EE1DF5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Where there are security issues (e.g. ground floor flats) has an alternative night time natural ventilation method been provided (e.g. ventilation grates)?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7003126" w14:textId="540B12DE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4879CA07" w14:textId="77777777" w:rsidTr="00B20674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5FAFF376" w14:textId="77777777" w:rsidR="00B20674" w:rsidRPr="0069145C" w:rsidRDefault="00B20674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Shading</w:t>
            </w:r>
          </w:p>
        </w:tc>
        <w:tc>
          <w:tcPr>
            <w:tcW w:w="4275" w:type="dxa"/>
            <w:noWrap/>
            <w:hideMark/>
          </w:tcPr>
          <w:p w14:paraId="7C1BEBE0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external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5634F3CC" w14:textId="741C6C33" w:rsidR="00B20674" w:rsidRPr="0069145C" w:rsidRDefault="0082294C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2147EE"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>–</w:t>
            </w:r>
            <w:r w:rsidR="002147EE"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Some protruding </w:t>
            </w:r>
            <w:r w:rsidR="00F266D0"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and inset </w:t>
            </w:r>
            <w:r w:rsidR="002147EE"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  <w:r w:rsidR="00B20674"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alconies provide shading to </w:t>
            </w:r>
            <w:r w:rsidR="003020EB"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>unit below</w:t>
            </w:r>
            <w:r w:rsidR="00A12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B20674" w:rsidRPr="0069145C" w14:paraId="5C1260BA" w14:textId="77777777" w:rsidTr="00C8653B">
        <w:trPr>
          <w:trHeight w:val="300"/>
        </w:trPr>
        <w:tc>
          <w:tcPr>
            <w:tcW w:w="2960" w:type="dxa"/>
            <w:vMerge/>
            <w:noWrap/>
            <w:hideMark/>
          </w:tcPr>
          <w:p w14:paraId="03483E1F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0583DAFF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internal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2E7510CD" w14:textId="5F331B68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A12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– light coloured blinds</w:t>
            </w:r>
          </w:p>
        </w:tc>
      </w:tr>
      <w:tr w:rsidR="001D288F" w:rsidRPr="0069145C" w14:paraId="5025516C" w14:textId="77777777" w:rsidTr="00C8653B">
        <w:trPr>
          <w:trHeight w:val="300"/>
        </w:trPr>
        <w:tc>
          <w:tcPr>
            <w:tcW w:w="2960" w:type="dxa"/>
            <w:noWrap/>
            <w:hideMark/>
          </w:tcPr>
          <w:p w14:paraId="4815AF7A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specification</w:t>
            </w:r>
          </w:p>
        </w:tc>
        <w:tc>
          <w:tcPr>
            <w:tcW w:w="4275" w:type="dxa"/>
            <w:noWrap/>
            <w:hideMark/>
          </w:tcPr>
          <w:p w14:paraId="02F9ACB2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solar control glazing?</w:t>
            </w:r>
          </w:p>
        </w:tc>
        <w:tc>
          <w:tcPr>
            <w:tcW w:w="2399" w:type="dxa"/>
            <w:noWrap/>
            <w:vAlign w:val="center"/>
            <w:hideMark/>
          </w:tcPr>
          <w:p w14:paraId="3F62E62E" w14:textId="247BC9FA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 - G value: 0.5</w:t>
            </w:r>
          </w:p>
        </w:tc>
      </w:tr>
    </w:tbl>
    <w:p w14:paraId="668B27E0" w14:textId="77777777" w:rsidR="00B20674" w:rsidRDefault="00B20674" w:rsidP="00B20674">
      <w:pPr>
        <w:spacing w:before="0" w:after="0"/>
        <w:jc w:val="left"/>
        <w:rPr>
          <w:rFonts w:ascii="Calibri" w:eastAsia="Times New Roman" w:hAnsi="Calibri" w:cs="Calibri"/>
          <w:color w:val="000000"/>
          <w:lang w:eastAsia="en-GB"/>
        </w:rPr>
        <w:sectPr w:rsidR="00B20674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B20674" w:rsidRPr="0069145C" w14:paraId="440F660C" w14:textId="77777777" w:rsidTr="00B206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960" w:type="dxa"/>
            <w:vMerge w:val="restart"/>
            <w:shd w:val="clear" w:color="auto" w:fill="auto"/>
            <w:vAlign w:val="center"/>
            <w:hideMark/>
          </w:tcPr>
          <w:p w14:paraId="42B17D7E" w14:textId="1319F9A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lastRenderedPageBreak/>
              <w:t>Ventilation - What is the ventilation strategy?</w:t>
            </w:r>
          </w:p>
        </w:tc>
        <w:tc>
          <w:tcPr>
            <w:tcW w:w="4275" w:type="dxa"/>
            <w:shd w:val="clear" w:color="auto" w:fill="auto"/>
            <w:noWrap/>
            <w:hideMark/>
          </w:tcPr>
          <w:p w14:paraId="2E281BC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>Natural – background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3BE3BF7" w14:textId="3E020374" w:rsidR="001D288F" w:rsidRPr="00F266D0" w:rsidRDefault="007E65F5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F266D0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>Yes – openable windows</w:t>
            </w:r>
          </w:p>
        </w:tc>
      </w:tr>
      <w:tr w:rsidR="001D288F" w:rsidRPr="0069145C" w14:paraId="317E995B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1DCAA2BE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1D2185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Natural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73FC4F64" w14:textId="04206840" w:rsidR="001D288F" w:rsidRPr="00F266D0" w:rsidRDefault="00B20674" w:rsidP="00B20674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>Yes - perforated brick ventilation panel with a 50% openable area and insulated door is provided in addition to façade openings to rooms requiring additional means of natural ventilation.</w:t>
            </w:r>
          </w:p>
        </w:tc>
      </w:tr>
      <w:tr w:rsidR="001D288F" w:rsidRPr="0069145C" w14:paraId="40EC7DC2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60CE035C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5A63CF5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background (e.g. MVHR)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21529AC" w14:textId="7AF3886C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1D288F" w:rsidRPr="0069145C" w14:paraId="497C943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4BA13FE3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41CBB17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D4209BE" w14:textId="729E093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1D288F" w:rsidRPr="0069145C" w14:paraId="1D7CFC0C" w14:textId="77777777" w:rsidTr="00B20674">
        <w:trPr>
          <w:trHeight w:val="265"/>
        </w:trPr>
        <w:tc>
          <w:tcPr>
            <w:tcW w:w="2960" w:type="dxa"/>
            <w:vMerge/>
            <w:shd w:val="clear" w:color="auto" w:fill="auto"/>
            <w:hideMark/>
          </w:tcPr>
          <w:p w14:paraId="4B4DF14B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82EADC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design air change rate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01CC80FC" w14:textId="04EE3DE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Trickle ventilation as per part F table 5.1b; purge at 4 ACH</w:t>
            </w:r>
          </w:p>
        </w:tc>
      </w:tr>
      <w:tr w:rsidR="00B20674" w:rsidRPr="0069145C" w14:paraId="6906BEC0" w14:textId="77777777" w:rsidTr="00B20674">
        <w:trPr>
          <w:trHeight w:val="300"/>
        </w:trPr>
        <w:tc>
          <w:tcPr>
            <w:tcW w:w="2960" w:type="dxa"/>
            <w:vMerge w:val="restart"/>
            <w:shd w:val="clear" w:color="auto" w:fill="auto"/>
            <w:noWrap/>
            <w:vAlign w:val="center"/>
            <w:hideMark/>
          </w:tcPr>
          <w:p w14:paraId="5EDE0A30" w14:textId="77777777" w:rsidR="00B20674" w:rsidRPr="0069145C" w:rsidRDefault="00B20674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Heating system </w:t>
            </w:r>
          </w:p>
        </w:tc>
        <w:tc>
          <w:tcPr>
            <w:tcW w:w="4275" w:type="dxa"/>
            <w:shd w:val="clear" w:color="auto" w:fill="auto"/>
            <w:hideMark/>
          </w:tcPr>
          <w:p w14:paraId="0739BC44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communal heating present?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CF83499" w14:textId="33B9732A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7F57C31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42D0BE8A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5D2A9876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flow/return temperature?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627C906" w14:textId="201C558C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70-40˚C</w:t>
            </w:r>
          </w:p>
        </w:tc>
      </w:tr>
      <w:tr w:rsidR="00B20674" w:rsidRPr="0069145C" w14:paraId="560B4B30" w14:textId="77777777" w:rsidTr="00B20674">
        <w:trPr>
          <w:trHeight w:val="23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64E365D9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2C72DA5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horizontal pipe runs been minimised?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2E2ED76D" w14:textId="50DDCABB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274BBC14" w14:textId="77777777" w:rsidTr="00B20674">
        <w:trPr>
          <w:trHeight w:val="56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0A505213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46694A04" w14:textId="3014919D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Do the specifications include insulation levels in line with the London Heat Network Manual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0494E40" w14:textId="67B7473E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</w:tbl>
    <w:p w14:paraId="084209B2" w14:textId="5FA7EC86" w:rsidR="00E50ED8" w:rsidRDefault="00E50ED8" w:rsidP="00E50ED8"/>
    <w:p w14:paraId="687AA058" w14:textId="77777777" w:rsidR="00E50ED8" w:rsidRDefault="00E50ED8" w:rsidP="00E50ED8"/>
    <w:p w14:paraId="43663007" w14:textId="77777777" w:rsidR="00E50ED8" w:rsidRDefault="00E50ED8" w:rsidP="00E7270F">
      <w:pPr>
        <w:sectPr w:rsidR="00E50ED8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p w14:paraId="424D5123" w14:textId="77777777" w:rsidR="006B1B74" w:rsidRPr="005B31E4" w:rsidRDefault="00E7270F" w:rsidP="00E7270F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0" wp14:anchorId="570A9A5B" wp14:editId="4CD06CE0">
            <wp:simplePos x="723900" y="1485900"/>
            <wp:positionH relativeFrom="page">
              <wp:align>center</wp:align>
            </wp:positionH>
            <wp:positionV relativeFrom="page">
              <wp:posOffset>9389745</wp:posOffset>
            </wp:positionV>
            <wp:extent cx="6120000" cy="7632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4 portrait bottom head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76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B1B74" w:rsidRPr="005B31E4" w:rsidSect="00E50ED8">
      <w:type w:val="continuous"/>
      <w:pgSz w:w="11906" w:h="16838"/>
      <w:pgMar w:top="1474" w:right="1134" w:bottom="147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0B181" w14:textId="77777777" w:rsidR="00CB75F4" w:rsidRDefault="00CB75F4" w:rsidP="0082089C">
      <w:pPr>
        <w:spacing w:before="0" w:after="0"/>
      </w:pPr>
      <w:r>
        <w:separator/>
      </w:r>
    </w:p>
  </w:endnote>
  <w:endnote w:type="continuationSeparator" w:id="0">
    <w:p w14:paraId="368677E2" w14:textId="77777777" w:rsidR="00CB75F4" w:rsidRDefault="00CB75F4" w:rsidP="008208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Look w:val="04A0" w:firstRow="1" w:lastRow="0" w:firstColumn="1" w:lastColumn="0" w:noHBand="0" w:noVBand="1"/>
    </w:tblPr>
    <w:tblGrid>
      <w:gridCol w:w="7009"/>
      <w:gridCol w:w="2629"/>
    </w:tblGrid>
    <w:sdt>
      <w:sdtPr>
        <w:rPr>
          <w:b w:val="0"/>
          <w:color w:val="auto"/>
        </w:rPr>
        <w:id w:val="-530801456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BD56DD" w:rsidRPr="0099006B" w14:paraId="1BA360B6" w14:textId="77777777" w:rsidTr="00E7270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3636" w:type="pct"/>
            </w:tcPr>
            <w:p w14:paraId="0B812F0E" w14:textId="530D6E3B" w:rsidR="00BD56DD" w:rsidRDefault="00DC34AB" w:rsidP="00BD56DD">
              <w:pPr>
                <w:pStyle w:val="Header"/>
                <w:jc w:val="left"/>
              </w:pPr>
              <w:sdt>
                <w:sdtPr>
                  <w:alias w:val="Subject"/>
                  <w:tag w:val=""/>
                  <w:id w:val="-390118111"/>
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<w:text/>
                </w:sdtPr>
                <w:sdtEndPr/>
                <w:sdtContent>
                  <w:r w:rsidR="00262583">
                    <w:t>100 West Cromwell Road</w:t>
                  </w:r>
                </w:sdtContent>
              </w:sdt>
            </w:p>
          </w:tc>
          <w:tc>
            <w:tcPr>
              <w:tcW w:w="1364" w:type="pct"/>
              <w:vAlign w:val="bottom"/>
            </w:tcPr>
            <w:sdt>
              <w:sdtPr>
                <w:id w:val="1141316019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1130829827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75F6E45B" w14:textId="77777777" w:rsidR="00BD56DD" w:rsidRPr="0099006B" w:rsidRDefault="00BD56DD" w:rsidP="00BD56DD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65C1DE16" w14:textId="77777777" w:rsidR="000E0C8F" w:rsidRDefault="000E0C8F" w:rsidP="00E21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35"/>
      <w:gridCol w:w="4703"/>
    </w:tblGrid>
    <w:sdt>
      <w:sdtPr>
        <w:rPr>
          <w:b w:val="0"/>
          <w:color w:val="auto"/>
        </w:rPr>
        <w:id w:val="1929391562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5C2851" w:rsidRPr="0099006B" w14:paraId="00927D27" w14:textId="77777777" w:rsidTr="00A56A5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2560" w:type="pct"/>
              <w:vAlign w:val="bottom"/>
            </w:tcPr>
            <w:sdt>
              <w:sdtPr>
                <w:alias w:val="Subject"/>
                <w:tag w:val=""/>
                <w:id w:val="-1994098666"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p w14:paraId="0BE32D9E" w14:textId="51E2B766" w:rsidR="005C2851" w:rsidRDefault="00262583" w:rsidP="00A56A5F">
                  <w:pPr>
                    <w:pStyle w:val="Header"/>
                    <w:jc w:val="left"/>
                  </w:pPr>
                  <w:r>
                    <w:t>100 West Cromwell Road</w:t>
                  </w:r>
                </w:p>
              </w:sdtContent>
            </w:sdt>
          </w:tc>
          <w:tc>
            <w:tcPr>
              <w:tcW w:w="2440" w:type="pct"/>
              <w:vAlign w:val="bottom"/>
            </w:tcPr>
            <w:sdt>
              <w:sdtPr>
                <w:id w:val="-522019107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-204411495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2559C976" w14:textId="77777777" w:rsidR="005C2851" w:rsidRPr="0099006B" w:rsidRDefault="005C2851" w:rsidP="005C2851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0ED7E703" w14:textId="77777777" w:rsidR="005C2851" w:rsidRDefault="005C2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0968A" w14:textId="77777777" w:rsidR="00CB75F4" w:rsidRDefault="00CB75F4" w:rsidP="0082089C">
      <w:pPr>
        <w:spacing w:before="0" w:after="0"/>
      </w:pPr>
      <w:r>
        <w:separator/>
      </w:r>
    </w:p>
  </w:footnote>
  <w:footnote w:type="continuationSeparator" w:id="0">
    <w:p w14:paraId="17603FEB" w14:textId="77777777" w:rsidR="00CB75F4" w:rsidRDefault="00CB75F4" w:rsidP="008208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D0CD" w14:textId="77777777" w:rsidR="000E0C8F" w:rsidRDefault="000E0C8F" w:rsidP="00BD56DD">
    <w:pPr>
      <w:pStyle w:val="Header"/>
    </w:pPr>
  </w:p>
  <w:p w14:paraId="223BFAC0" w14:textId="77777777" w:rsidR="00E212F2" w:rsidRDefault="00E212F2" w:rsidP="00BD5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808080" w:themeColor="background1" w:themeShade="8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90"/>
      <w:gridCol w:w="7148"/>
    </w:tblGrid>
    <w:tr w:rsidR="005D031A" w14:paraId="231AF69E" w14:textId="77777777" w:rsidTr="005D031A">
      <w:tc>
        <w:tcPr>
          <w:tcW w:w="2490" w:type="dxa"/>
        </w:tcPr>
        <w:p w14:paraId="01966EA9" w14:textId="77777777" w:rsidR="005D031A" w:rsidRDefault="002A0DFB" w:rsidP="005D031A">
          <w:pPr>
            <w:pStyle w:val="Header"/>
            <w:jc w:val="left"/>
          </w:pPr>
          <w:r w:rsidRPr="002A0DFB">
            <w:rPr>
              <w:noProof/>
            </w:rPr>
            <mc:AlternateContent>
              <mc:Choice Requires="wpg">
                <w:drawing>
                  <wp:inline distT="0" distB="0" distL="0" distR="0" wp14:anchorId="60FD2211" wp14:editId="6A10CD6D">
                    <wp:extent cx="1458000" cy="155136"/>
                    <wp:effectExtent l="0" t="0" r="27940" b="16510"/>
                    <wp:docPr id="201" name="Group 20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1458000" cy="155136"/>
                              <a:chOff x="0" y="0"/>
                              <a:chExt cx="5734046" cy="615955"/>
                            </a:xfrm>
                          </wpg:grpSpPr>
                          <wps:wsp>
                            <wps:cNvPr id="202" name="Freeform 1419"/>
                            <wps:cNvSpPr>
                              <a:spLocks/>
                            </wps:cNvSpPr>
                            <wps:spPr bwMode="auto">
                              <a:xfrm>
                                <a:off x="0" y="22228"/>
                                <a:ext cx="449264" cy="592137"/>
                              </a:xfrm>
                              <a:custGeom>
                                <a:avLst/>
                                <a:gdLst>
                                  <a:gd name="T0" fmla="*/ 169 w 283"/>
                                  <a:gd name="T1" fmla="*/ 3 h 373"/>
                                  <a:gd name="T2" fmla="*/ 227 w 283"/>
                                  <a:gd name="T3" fmla="*/ 18 h 373"/>
                                  <a:gd name="T4" fmla="*/ 261 w 283"/>
                                  <a:gd name="T5" fmla="*/ 39 h 373"/>
                                  <a:gd name="T6" fmla="*/ 269 w 283"/>
                                  <a:gd name="T7" fmla="*/ 64 h 373"/>
                                  <a:gd name="T8" fmla="*/ 258 w 283"/>
                                  <a:gd name="T9" fmla="*/ 90 h 373"/>
                                  <a:gd name="T10" fmla="*/ 232 w 283"/>
                                  <a:gd name="T11" fmla="*/ 101 h 373"/>
                                  <a:gd name="T12" fmla="*/ 218 w 283"/>
                                  <a:gd name="T13" fmla="*/ 98 h 373"/>
                                  <a:gd name="T14" fmla="*/ 187 w 283"/>
                                  <a:gd name="T15" fmla="*/ 82 h 373"/>
                                  <a:gd name="T16" fmla="*/ 137 w 283"/>
                                  <a:gd name="T17" fmla="*/ 71 h 373"/>
                                  <a:gd name="T18" fmla="*/ 102 w 283"/>
                                  <a:gd name="T19" fmla="*/ 80 h 373"/>
                                  <a:gd name="T20" fmla="*/ 91 w 283"/>
                                  <a:gd name="T21" fmla="*/ 102 h 373"/>
                                  <a:gd name="T22" fmla="*/ 92 w 283"/>
                                  <a:gd name="T23" fmla="*/ 113 h 373"/>
                                  <a:gd name="T24" fmla="*/ 106 w 283"/>
                                  <a:gd name="T25" fmla="*/ 130 h 373"/>
                                  <a:gd name="T26" fmla="*/ 141 w 283"/>
                                  <a:gd name="T27" fmla="*/ 144 h 373"/>
                                  <a:gd name="T28" fmla="*/ 198 w 283"/>
                                  <a:gd name="T29" fmla="*/ 159 h 373"/>
                                  <a:gd name="T30" fmla="*/ 244 w 283"/>
                                  <a:gd name="T31" fmla="*/ 182 h 373"/>
                                  <a:gd name="T32" fmla="*/ 272 w 283"/>
                                  <a:gd name="T33" fmla="*/ 214 h 373"/>
                                  <a:gd name="T34" fmla="*/ 283 w 283"/>
                                  <a:gd name="T35" fmla="*/ 260 h 373"/>
                                  <a:gd name="T36" fmla="*/ 279 w 283"/>
                                  <a:gd name="T37" fmla="*/ 289 h 373"/>
                                  <a:gd name="T38" fmla="*/ 255 w 283"/>
                                  <a:gd name="T39" fmla="*/ 334 h 373"/>
                                  <a:gd name="T40" fmla="*/ 210 w 283"/>
                                  <a:gd name="T41" fmla="*/ 363 h 373"/>
                                  <a:gd name="T42" fmla="*/ 150 w 283"/>
                                  <a:gd name="T43" fmla="*/ 373 h 373"/>
                                  <a:gd name="T44" fmla="*/ 80 w 283"/>
                                  <a:gd name="T45" fmla="*/ 362 h 373"/>
                                  <a:gd name="T46" fmla="*/ 15 w 283"/>
                                  <a:gd name="T47" fmla="*/ 329 h 373"/>
                                  <a:gd name="T48" fmla="*/ 1 w 283"/>
                                  <a:gd name="T49" fmla="*/ 311 h 373"/>
                                  <a:gd name="T50" fmla="*/ 3 w 283"/>
                                  <a:gd name="T51" fmla="*/ 285 h 373"/>
                                  <a:gd name="T52" fmla="*/ 22 w 283"/>
                                  <a:gd name="T53" fmla="*/ 265 h 373"/>
                                  <a:gd name="T54" fmla="*/ 51 w 283"/>
                                  <a:gd name="T55" fmla="*/ 265 h 373"/>
                                  <a:gd name="T56" fmla="*/ 81 w 283"/>
                                  <a:gd name="T57" fmla="*/ 283 h 373"/>
                                  <a:gd name="T58" fmla="*/ 126 w 283"/>
                                  <a:gd name="T59" fmla="*/ 300 h 373"/>
                                  <a:gd name="T60" fmla="*/ 173 w 283"/>
                                  <a:gd name="T61" fmla="*/ 300 h 373"/>
                                  <a:gd name="T62" fmla="*/ 201 w 283"/>
                                  <a:gd name="T63" fmla="*/ 283 h 373"/>
                                  <a:gd name="T64" fmla="*/ 203 w 283"/>
                                  <a:gd name="T65" fmla="*/ 267 h 373"/>
                                  <a:gd name="T66" fmla="*/ 198 w 283"/>
                                  <a:gd name="T67" fmla="*/ 250 h 373"/>
                                  <a:gd name="T68" fmla="*/ 177 w 283"/>
                                  <a:gd name="T69" fmla="*/ 236 h 373"/>
                                  <a:gd name="T70" fmla="*/ 130 w 283"/>
                                  <a:gd name="T71" fmla="*/ 221 h 373"/>
                                  <a:gd name="T72" fmla="*/ 82 w 283"/>
                                  <a:gd name="T73" fmla="*/ 206 h 373"/>
                                  <a:gd name="T74" fmla="*/ 44 w 283"/>
                                  <a:gd name="T75" fmla="*/ 187 h 373"/>
                                  <a:gd name="T76" fmla="*/ 20 w 283"/>
                                  <a:gd name="T77" fmla="*/ 156 h 373"/>
                                  <a:gd name="T78" fmla="*/ 12 w 283"/>
                                  <a:gd name="T79" fmla="*/ 111 h 373"/>
                                  <a:gd name="T80" fmla="*/ 15 w 283"/>
                                  <a:gd name="T81" fmla="*/ 83 h 373"/>
                                  <a:gd name="T82" fmla="*/ 38 w 283"/>
                                  <a:gd name="T83" fmla="*/ 39 h 373"/>
                                  <a:gd name="T84" fmla="*/ 81 w 283"/>
                                  <a:gd name="T85" fmla="*/ 10 h 373"/>
                                  <a:gd name="T86" fmla="*/ 137 w 283"/>
                                  <a:gd name="T8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83" h="373">
                                    <a:moveTo>
                                      <a:pt x="137" y="0"/>
                                    </a:moveTo>
                                    <a:lnTo>
                                      <a:pt x="169" y="3"/>
                                    </a:lnTo>
                                    <a:lnTo>
                                      <a:pt x="199" y="8"/>
                                    </a:lnTo>
                                    <a:lnTo>
                                      <a:pt x="227" y="18"/>
                                    </a:lnTo>
                                    <a:lnTo>
                                      <a:pt x="253" y="32"/>
                                    </a:lnTo>
                                    <a:lnTo>
                                      <a:pt x="261" y="39"/>
                                    </a:lnTo>
                                    <a:lnTo>
                                      <a:pt x="266" y="50"/>
                                    </a:lnTo>
                                    <a:lnTo>
                                      <a:pt x="269" y="64"/>
                                    </a:lnTo>
                                    <a:lnTo>
                                      <a:pt x="266" y="79"/>
                                    </a:lnTo>
                                    <a:lnTo>
                                      <a:pt x="258" y="90"/>
                                    </a:lnTo>
                                    <a:lnTo>
                                      <a:pt x="247" y="98"/>
                                    </a:lnTo>
                                    <a:lnTo>
                                      <a:pt x="232" y="101"/>
                                    </a:lnTo>
                                    <a:lnTo>
                                      <a:pt x="225" y="100"/>
                                    </a:lnTo>
                                    <a:lnTo>
                                      <a:pt x="218" y="98"/>
                                    </a:lnTo>
                                    <a:lnTo>
                                      <a:pt x="213" y="95"/>
                                    </a:lnTo>
                                    <a:lnTo>
                                      <a:pt x="187" y="82"/>
                                    </a:lnTo>
                                    <a:lnTo>
                                      <a:pt x="162" y="73"/>
                                    </a:lnTo>
                                    <a:lnTo>
                                      <a:pt x="137" y="71"/>
                                    </a:lnTo>
                                    <a:lnTo>
                                      <a:pt x="117" y="73"/>
                                    </a:lnTo>
                                    <a:lnTo>
                                      <a:pt x="102" y="80"/>
                                    </a:lnTo>
                                    <a:lnTo>
                                      <a:pt x="93" y="90"/>
                                    </a:lnTo>
                                    <a:lnTo>
                                      <a:pt x="91" y="102"/>
                                    </a:lnTo>
                                    <a:lnTo>
                                      <a:pt x="91" y="104"/>
                                    </a:lnTo>
                                    <a:lnTo>
                                      <a:pt x="92" y="113"/>
                                    </a:lnTo>
                                    <a:lnTo>
                                      <a:pt x="96" y="123"/>
                                    </a:lnTo>
                                    <a:lnTo>
                                      <a:pt x="106" y="130"/>
                                    </a:lnTo>
                                    <a:lnTo>
                                      <a:pt x="121" y="137"/>
                                    </a:lnTo>
                                    <a:lnTo>
                                      <a:pt x="141" y="144"/>
                                    </a:lnTo>
                                    <a:lnTo>
                                      <a:pt x="168" y="151"/>
                                    </a:lnTo>
                                    <a:lnTo>
                                      <a:pt x="198" y="159"/>
                                    </a:lnTo>
                                    <a:lnTo>
                                      <a:pt x="222" y="170"/>
                                    </a:lnTo>
                                    <a:lnTo>
                                      <a:pt x="244" y="182"/>
                                    </a:lnTo>
                                    <a:lnTo>
                                      <a:pt x="261" y="196"/>
                                    </a:lnTo>
                                    <a:lnTo>
                                      <a:pt x="272" y="214"/>
                                    </a:lnTo>
                                    <a:lnTo>
                                      <a:pt x="280" y="235"/>
                                    </a:lnTo>
                                    <a:lnTo>
                                      <a:pt x="283" y="260"/>
                                    </a:lnTo>
                                    <a:lnTo>
                                      <a:pt x="283" y="261"/>
                                    </a:lnTo>
                                    <a:lnTo>
                                      <a:pt x="279" y="289"/>
                                    </a:lnTo>
                                    <a:lnTo>
                                      <a:pt x="269" y="314"/>
                                    </a:lnTo>
                                    <a:lnTo>
                                      <a:pt x="255" y="334"/>
                                    </a:lnTo>
                                    <a:lnTo>
                                      <a:pt x="235" y="351"/>
                                    </a:lnTo>
                                    <a:lnTo>
                                      <a:pt x="210" y="363"/>
                                    </a:lnTo>
                                    <a:lnTo>
                                      <a:pt x="181" y="370"/>
                                    </a:lnTo>
                                    <a:lnTo>
                                      <a:pt x="150" y="373"/>
                                    </a:lnTo>
                                    <a:lnTo>
                                      <a:pt x="115" y="370"/>
                                    </a:lnTo>
                                    <a:lnTo>
                                      <a:pt x="80" y="362"/>
                                    </a:lnTo>
                                    <a:lnTo>
                                      <a:pt x="47" y="348"/>
                                    </a:lnTo>
                                    <a:lnTo>
                                      <a:pt x="15" y="329"/>
                                    </a:lnTo>
                                    <a:lnTo>
                                      <a:pt x="7" y="322"/>
                                    </a:lnTo>
                                    <a:lnTo>
                                      <a:pt x="1" y="311"/>
                                    </a:lnTo>
                                    <a:lnTo>
                                      <a:pt x="0" y="300"/>
                                    </a:lnTo>
                                    <a:lnTo>
                                      <a:pt x="3" y="285"/>
                                    </a:lnTo>
                                    <a:lnTo>
                                      <a:pt x="11" y="274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37" y="263"/>
                                    </a:lnTo>
                                    <a:lnTo>
                                      <a:pt x="51" y="265"/>
                                    </a:lnTo>
                                    <a:lnTo>
                                      <a:pt x="59" y="270"/>
                                    </a:lnTo>
                                    <a:lnTo>
                                      <a:pt x="81" y="283"/>
                                    </a:lnTo>
                                    <a:lnTo>
                                      <a:pt x="103" y="294"/>
                                    </a:lnTo>
                                    <a:lnTo>
                                      <a:pt x="126" y="300"/>
                                    </a:lnTo>
                                    <a:lnTo>
                                      <a:pt x="151" y="303"/>
                                    </a:lnTo>
                                    <a:lnTo>
                                      <a:pt x="173" y="300"/>
                                    </a:lnTo>
                                    <a:lnTo>
                                      <a:pt x="190" y="293"/>
                                    </a:lnTo>
                                    <a:lnTo>
                                      <a:pt x="201" y="283"/>
                                    </a:lnTo>
                                    <a:lnTo>
                                      <a:pt x="203" y="268"/>
                                    </a:lnTo>
                                    <a:lnTo>
                                      <a:pt x="203" y="267"/>
                                    </a:lnTo>
                                    <a:lnTo>
                                      <a:pt x="202" y="258"/>
                                    </a:lnTo>
                                    <a:lnTo>
                                      <a:pt x="198" y="250"/>
                                    </a:lnTo>
                                    <a:lnTo>
                                      <a:pt x="190" y="243"/>
                                    </a:lnTo>
                                    <a:lnTo>
                                      <a:pt x="177" y="236"/>
                                    </a:lnTo>
                                    <a:lnTo>
                                      <a:pt x="158" y="228"/>
                                    </a:lnTo>
                                    <a:lnTo>
                                      <a:pt x="130" y="221"/>
                                    </a:lnTo>
                                    <a:lnTo>
                                      <a:pt x="106" y="214"/>
                                    </a:lnTo>
                                    <a:lnTo>
                                      <a:pt x="82" y="206"/>
                                    </a:lnTo>
                                    <a:lnTo>
                                      <a:pt x="62" y="198"/>
                                    </a:lnTo>
                                    <a:lnTo>
                                      <a:pt x="44" y="187"/>
                                    </a:lnTo>
                                    <a:lnTo>
                                      <a:pt x="30" y="173"/>
                                    </a:lnTo>
                                    <a:lnTo>
                                      <a:pt x="20" y="156"/>
                                    </a:lnTo>
                                    <a:lnTo>
                                      <a:pt x="14" y="136"/>
                                    </a:lnTo>
                                    <a:lnTo>
                                      <a:pt x="12" y="111"/>
                                    </a:lnTo>
                                    <a:lnTo>
                                      <a:pt x="12" y="109"/>
                                    </a:lnTo>
                                    <a:lnTo>
                                      <a:pt x="15" y="83"/>
                                    </a:lnTo>
                                    <a:lnTo>
                                      <a:pt x="23" y="60"/>
                                    </a:lnTo>
                                    <a:lnTo>
                                      <a:pt x="38" y="39"/>
                                    </a:lnTo>
                                    <a:lnTo>
                                      <a:pt x="58" y="22"/>
                                    </a:lnTo>
                                    <a:lnTo>
                                      <a:pt x="81" y="10"/>
                                    </a:lnTo>
                                    <a:lnTo>
                                      <a:pt x="107" y="3"/>
                                    </a:lnTo>
                                    <a:lnTo>
                                      <a:pt x="13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3" name="Freeform 1420"/>
                            <wps:cNvSpPr>
                              <a:spLocks/>
                            </wps:cNvSpPr>
                            <wps:spPr bwMode="auto">
                              <a:xfrm>
                                <a:off x="495297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4 w 253"/>
                                  <a:gd name="T1" fmla="*/ 0 h 288"/>
                                  <a:gd name="T2" fmla="*/ 173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0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49 w 253"/>
                                  <a:gd name="T13" fmla="*/ 45 h 288"/>
                                  <a:gd name="T14" fmla="*/ 251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0 w 253"/>
                                  <a:gd name="T19" fmla="*/ 83 h 288"/>
                                  <a:gd name="T20" fmla="*/ 229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2 w 253"/>
                                  <a:gd name="T25" fmla="*/ 90 h 288"/>
                                  <a:gd name="T26" fmla="*/ 192 w 253"/>
                                  <a:gd name="T27" fmla="*/ 84 h 288"/>
                                  <a:gd name="T28" fmla="*/ 179 w 253"/>
                                  <a:gd name="T29" fmla="*/ 76 h 288"/>
                                  <a:gd name="T30" fmla="*/ 163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5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5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7 w 253"/>
                                  <a:gd name="T45" fmla="*/ 142 h 288"/>
                                  <a:gd name="T46" fmla="*/ 77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5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0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7 w 253"/>
                                  <a:gd name="T59" fmla="*/ 221 h 288"/>
                                  <a:gd name="T60" fmla="*/ 166 w 253"/>
                                  <a:gd name="T61" fmla="*/ 218 h 288"/>
                                  <a:gd name="T62" fmla="*/ 183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2 w 253"/>
                                  <a:gd name="T67" fmla="*/ 199 h 288"/>
                                  <a:gd name="T68" fmla="*/ 207 w 253"/>
                                  <a:gd name="T69" fmla="*/ 196 h 288"/>
                                  <a:gd name="T70" fmla="*/ 213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2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0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78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0 w 253"/>
                                  <a:gd name="T103" fmla="*/ 235 h 288"/>
                                  <a:gd name="T104" fmla="*/ 14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4 w 253"/>
                                  <a:gd name="T115" fmla="*/ 80 h 288"/>
                                  <a:gd name="T116" fmla="*/ 30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0 w 253"/>
                                  <a:gd name="T123" fmla="*/ 3 h 288"/>
                                  <a:gd name="T124" fmla="*/ 144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4" y="0"/>
                                    </a:moveTo>
                                    <a:lnTo>
                                      <a:pt x="173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0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49" y="45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0" y="83"/>
                                    </a:lnTo>
                                    <a:lnTo>
                                      <a:pt x="229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92" y="84"/>
                                    </a:lnTo>
                                    <a:lnTo>
                                      <a:pt x="179" y="76"/>
                                    </a:lnTo>
                                    <a:lnTo>
                                      <a:pt x="163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5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5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0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7" y="221"/>
                                    </a:lnTo>
                                    <a:lnTo>
                                      <a:pt x="166" y="218"/>
                                    </a:lnTo>
                                    <a:lnTo>
                                      <a:pt x="183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2" y="199"/>
                                    </a:lnTo>
                                    <a:lnTo>
                                      <a:pt x="207" y="196"/>
                                    </a:lnTo>
                                    <a:lnTo>
                                      <a:pt x="213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2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0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78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0" y="235"/>
                                    </a:lnTo>
                                    <a:lnTo>
                                      <a:pt x="14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4" y="80"/>
                                    </a:lnTo>
                                    <a:lnTo>
                                      <a:pt x="30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0" y="3"/>
                                    </a:lnTo>
                                    <a:lnTo>
                                      <a:pt x="14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4" name="Freeform 142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925507" y="158756"/>
                                <a:ext cx="473072" cy="457199"/>
                              </a:xfrm>
                              <a:custGeom>
                                <a:avLst/>
                                <a:gdLst>
                                  <a:gd name="T0" fmla="*/ 148 w 298"/>
                                  <a:gd name="T1" fmla="*/ 67 h 288"/>
                                  <a:gd name="T2" fmla="*/ 127 w 298"/>
                                  <a:gd name="T3" fmla="*/ 70 h 288"/>
                                  <a:gd name="T4" fmla="*/ 110 w 298"/>
                                  <a:gd name="T5" fmla="*/ 77 h 288"/>
                                  <a:gd name="T6" fmla="*/ 96 w 298"/>
                                  <a:gd name="T7" fmla="*/ 90 h 288"/>
                                  <a:gd name="T8" fmla="*/ 85 w 298"/>
                                  <a:gd name="T9" fmla="*/ 105 h 288"/>
                                  <a:gd name="T10" fmla="*/ 79 w 298"/>
                                  <a:gd name="T11" fmla="*/ 123 h 288"/>
                                  <a:gd name="T12" fmla="*/ 77 w 298"/>
                                  <a:gd name="T13" fmla="*/ 142 h 288"/>
                                  <a:gd name="T14" fmla="*/ 77 w 298"/>
                                  <a:gd name="T15" fmla="*/ 143 h 288"/>
                                  <a:gd name="T16" fmla="*/ 79 w 298"/>
                                  <a:gd name="T17" fmla="*/ 164 h 288"/>
                                  <a:gd name="T18" fmla="*/ 86 w 298"/>
                                  <a:gd name="T19" fmla="*/ 182 h 288"/>
                                  <a:gd name="T20" fmla="*/ 97 w 298"/>
                                  <a:gd name="T21" fmla="*/ 197 h 288"/>
                                  <a:gd name="T22" fmla="*/ 111 w 298"/>
                                  <a:gd name="T23" fmla="*/ 210 h 288"/>
                                  <a:gd name="T24" fmla="*/ 129 w 298"/>
                                  <a:gd name="T25" fmla="*/ 218 h 288"/>
                                  <a:gd name="T26" fmla="*/ 149 w 298"/>
                                  <a:gd name="T27" fmla="*/ 221 h 288"/>
                                  <a:gd name="T28" fmla="*/ 170 w 298"/>
                                  <a:gd name="T29" fmla="*/ 218 h 288"/>
                                  <a:gd name="T30" fmla="*/ 188 w 298"/>
                                  <a:gd name="T31" fmla="*/ 210 h 288"/>
                                  <a:gd name="T32" fmla="*/ 202 w 298"/>
                                  <a:gd name="T33" fmla="*/ 197 h 288"/>
                                  <a:gd name="T34" fmla="*/ 213 w 298"/>
                                  <a:gd name="T35" fmla="*/ 182 h 288"/>
                                  <a:gd name="T36" fmla="*/ 220 w 298"/>
                                  <a:gd name="T37" fmla="*/ 164 h 288"/>
                                  <a:gd name="T38" fmla="*/ 221 w 298"/>
                                  <a:gd name="T39" fmla="*/ 145 h 288"/>
                                  <a:gd name="T40" fmla="*/ 221 w 298"/>
                                  <a:gd name="T41" fmla="*/ 143 h 288"/>
                                  <a:gd name="T42" fmla="*/ 218 w 298"/>
                                  <a:gd name="T43" fmla="*/ 124 h 288"/>
                                  <a:gd name="T44" fmla="*/ 211 w 298"/>
                                  <a:gd name="T45" fmla="*/ 106 h 288"/>
                                  <a:gd name="T46" fmla="*/ 202 w 298"/>
                                  <a:gd name="T47" fmla="*/ 90 h 288"/>
                                  <a:gd name="T48" fmla="*/ 187 w 298"/>
                                  <a:gd name="T49" fmla="*/ 77 h 288"/>
                                  <a:gd name="T50" fmla="*/ 169 w 298"/>
                                  <a:gd name="T51" fmla="*/ 70 h 288"/>
                                  <a:gd name="T52" fmla="*/ 148 w 298"/>
                                  <a:gd name="T53" fmla="*/ 67 h 288"/>
                                  <a:gd name="T54" fmla="*/ 149 w 298"/>
                                  <a:gd name="T55" fmla="*/ 0 h 288"/>
                                  <a:gd name="T56" fmla="*/ 185 w 298"/>
                                  <a:gd name="T57" fmla="*/ 3 h 288"/>
                                  <a:gd name="T58" fmla="*/ 217 w 298"/>
                                  <a:gd name="T59" fmla="*/ 14 h 288"/>
                                  <a:gd name="T60" fmla="*/ 244 w 298"/>
                                  <a:gd name="T61" fmla="*/ 30 h 288"/>
                                  <a:gd name="T62" fmla="*/ 266 w 298"/>
                                  <a:gd name="T63" fmla="*/ 52 h 288"/>
                                  <a:gd name="T64" fmla="*/ 284 w 298"/>
                                  <a:gd name="T65" fmla="*/ 80 h 288"/>
                                  <a:gd name="T66" fmla="*/ 295 w 298"/>
                                  <a:gd name="T67" fmla="*/ 109 h 288"/>
                                  <a:gd name="T68" fmla="*/ 298 w 298"/>
                                  <a:gd name="T69" fmla="*/ 142 h 288"/>
                                  <a:gd name="T70" fmla="*/ 298 w 298"/>
                                  <a:gd name="T71" fmla="*/ 143 h 288"/>
                                  <a:gd name="T72" fmla="*/ 295 w 298"/>
                                  <a:gd name="T73" fmla="*/ 177 h 288"/>
                                  <a:gd name="T74" fmla="*/ 284 w 298"/>
                                  <a:gd name="T75" fmla="*/ 207 h 288"/>
                                  <a:gd name="T76" fmla="*/ 266 w 298"/>
                                  <a:gd name="T77" fmla="*/ 233 h 288"/>
                                  <a:gd name="T78" fmla="*/ 243 w 298"/>
                                  <a:gd name="T79" fmla="*/ 257 h 288"/>
                                  <a:gd name="T80" fmla="*/ 215 w 298"/>
                                  <a:gd name="T81" fmla="*/ 273 h 288"/>
                                  <a:gd name="T82" fmla="*/ 184 w 298"/>
                                  <a:gd name="T83" fmla="*/ 284 h 288"/>
                                  <a:gd name="T84" fmla="*/ 148 w 298"/>
                                  <a:gd name="T85" fmla="*/ 288 h 288"/>
                                  <a:gd name="T86" fmla="*/ 114 w 298"/>
                                  <a:gd name="T87" fmla="*/ 284 h 288"/>
                                  <a:gd name="T88" fmla="*/ 82 w 298"/>
                                  <a:gd name="T89" fmla="*/ 273 h 288"/>
                                  <a:gd name="T90" fmla="*/ 55 w 298"/>
                                  <a:gd name="T91" fmla="*/ 257 h 288"/>
                                  <a:gd name="T92" fmla="*/ 31 w 298"/>
                                  <a:gd name="T93" fmla="*/ 235 h 288"/>
                                  <a:gd name="T94" fmla="*/ 15 w 298"/>
                                  <a:gd name="T95" fmla="*/ 208 h 288"/>
                                  <a:gd name="T96" fmla="*/ 4 w 298"/>
                                  <a:gd name="T97" fmla="*/ 178 h 288"/>
                                  <a:gd name="T98" fmla="*/ 0 w 298"/>
                                  <a:gd name="T99" fmla="*/ 145 h 288"/>
                                  <a:gd name="T100" fmla="*/ 0 w 298"/>
                                  <a:gd name="T101" fmla="*/ 143 h 288"/>
                                  <a:gd name="T102" fmla="*/ 4 w 298"/>
                                  <a:gd name="T103" fmla="*/ 110 h 288"/>
                                  <a:gd name="T104" fmla="*/ 15 w 298"/>
                                  <a:gd name="T105" fmla="*/ 80 h 288"/>
                                  <a:gd name="T106" fmla="*/ 31 w 298"/>
                                  <a:gd name="T107" fmla="*/ 54 h 288"/>
                                  <a:gd name="T108" fmla="*/ 55 w 298"/>
                                  <a:gd name="T109" fmla="*/ 32 h 288"/>
                                  <a:gd name="T110" fmla="*/ 82 w 298"/>
                                  <a:gd name="T111" fmla="*/ 14 h 288"/>
                                  <a:gd name="T112" fmla="*/ 114 w 298"/>
                                  <a:gd name="T113" fmla="*/ 3 h 288"/>
                                  <a:gd name="T114" fmla="*/ 149 w 298"/>
                                  <a:gd name="T11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</a:cxnLst>
                                <a:rect l="0" t="0" r="r" b="b"/>
                                <a:pathLst>
                                  <a:path w="298" h="288">
                                    <a:moveTo>
                                      <a:pt x="148" y="67"/>
                                    </a:moveTo>
                                    <a:lnTo>
                                      <a:pt x="127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79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79" y="164"/>
                                    </a:lnTo>
                                    <a:lnTo>
                                      <a:pt x="86" y="182"/>
                                    </a:lnTo>
                                    <a:lnTo>
                                      <a:pt x="97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9" y="218"/>
                                    </a:lnTo>
                                    <a:lnTo>
                                      <a:pt x="149" y="221"/>
                                    </a:lnTo>
                                    <a:lnTo>
                                      <a:pt x="170" y="218"/>
                                    </a:lnTo>
                                    <a:lnTo>
                                      <a:pt x="188" y="210"/>
                                    </a:lnTo>
                                    <a:lnTo>
                                      <a:pt x="202" y="197"/>
                                    </a:lnTo>
                                    <a:lnTo>
                                      <a:pt x="213" y="182"/>
                                    </a:lnTo>
                                    <a:lnTo>
                                      <a:pt x="220" y="164"/>
                                    </a:lnTo>
                                    <a:lnTo>
                                      <a:pt x="221" y="145"/>
                                    </a:lnTo>
                                    <a:lnTo>
                                      <a:pt x="221" y="143"/>
                                    </a:lnTo>
                                    <a:lnTo>
                                      <a:pt x="218" y="124"/>
                                    </a:lnTo>
                                    <a:lnTo>
                                      <a:pt x="211" y="106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87" y="77"/>
                                    </a:lnTo>
                                    <a:lnTo>
                                      <a:pt x="169" y="70"/>
                                    </a:lnTo>
                                    <a:lnTo>
                                      <a:pt x="148" y="67"/>
                                    </a:lnTo>
                                    <a:close/>
                                    <a:moveTo>
                                      <a:pt x="149" y="0"/>
                                    </a:moveTo>
                                    <a:lnTo>
                                      <a:pt x="185" y="3"/>
                                    </a:lnTo>
                                    <a:lnTo>
                                      <a:pt x="217" y="14"/>
                                    </a:lnTo>
                                    <a:lnTo>
                                      <a:pt x="244" y="30"/>
                                    </a:lnTo>
                                    <a:lnTo>
                                      <a:pt x="266" y="52"/>
                                    </a:lnTo>
                                    <a:lnTo>
                                      <a:pt x="284" y="80"/>
                                    </a:lnTo>
                                    <a:lnTo>
                                      <a:pt x="295" y="109"/>
                                    </a:lnTo>
                                    <a:lnTo>
                                      <a:pt x="298" y="142"/>
                                    </a:lnTo>
                                    <a:lnTo>
                                      <a:pt x="298" y="143"/>
                                    </a:lnTo>
                                    <a:lnTo>
                                      <a:pt x="295" y="177"/>
                                    </a:lnTo>
                                    <a:lnTo>
                                      <a:pt x="284" y="207"/>
                                    </a:lnTo>
                                    <a:lnTo>
                                      <a:pt x="266" y="233"/>
                                    </a:lnTo>
                                    <a:lnTo>
                                      <a:pt x="243" y="257"/>
                                    </a:lnTo>
                                    <a:lnTo>
                                      <a:pt x="215" y="273"/>
                                    </a:lnTo>
                                    <a:lnTo>
                                      <a:pt x="184" y="284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14" y="284"/>
                                    </a:lnTo>
                                    <a:lnTo>
                                      <a:pt x="82" y="273"/>
                                    </a:lnTo>
                                    <a:lnTo>
                                      <a:pt x="55" y="257"/>
                                    </a:lnTo>
                                    <a:lnTo>
                                      <a:pt x="31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1" y="54"/>
                                    </a:lnTo>
                                    <a:lnTo>
                                      <a:pt x="55" y="32"/>
                                    </a:lnTo>
                                    <a:lnTo>
                                      <a:pt x="82" y="14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14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5" name="Freeform 1422"/>
                            <wps:cNvSpPr>
                              <a:spLocks/>
                            </wps:cNvSpPr>
                            <wps:spPr bwMode="auto">
                              <a:xfrm>
                                <a:off x="1420810" y="49219"/>
                                <a:ext cx="287339" cy="565149"/>
                              </a:xfrm>
                              <a:custGeom>
                                <a:avLst/>
                                <a:gdLst>
                                  <a:gd name="T0" fmla="*/ 74 w 181"/>
                                  <a:gd name="T1" fmla="*/ 0 h 356"/>
                                  <a:gd name="T2" fmla="*/ 89 w 181"/>
                                  <a:gd name="T3" fmla="*/ 3 h 356"/>
                                  <a:gd name="T4" fmla="*/ 103 w 181"/>
                                  <a:gd name="T5" fmla="*/ 11 h 356"/>
                                  <a:gd name="T6" fmla="*/ 111 w 181"/>
                                  <a:gd name="T7" fmla="*/ 23 h 356"/>
                                  <a:gd name="T8" fmla="*/ 114 w 181"/>
                                  <a:gd name="T9" fmla="*/ 38 h 356"/>
                                  <a:gd name="T10" fmla="*/ 114 w 181"/>
                                  <a:gd name="T11" fmla="*/ 73 h 356"/>
                                  <a:gd name="T12" fmla="*/ 148 w 181"/>
                                  <a:gd name="T13" fmla="*/ 73 h 356"/>
                                  <a:gd name="T14" fmla="*/ 160 w 181"/>
                                  <a:gd name="T15" fmla="*/ 76 h 356"/>
                                  <a:gd name="T16" fmla="*/ 171 w 181"/>
                                  <a:gd name="T17" fmla="*/ 83 h 356"/>
                                  <a:gd name="T18" fmla="*/ 178 w 181"/>
                                  <a:gd name="T19" fmla="*/ 94 h 356"/>
                                  <a:gd name="T20" fmla="*/ 181 w 181"/>
                                  <a:gd name="T21" fmla="*/ 107 h 356"/>
                                  <a:gd name="T22" fmla="*/ 178 w 181"/>
                                  <a:gd name="T23" fmla="*/ 120 h 356"/>
                                  <a:gd name="T24" fmla="*/ 171 w 181"/>
                                  <a:gd name="T25" fmla="*/ 131 h 356"/>
                                  <a:gd name="T26" fmla="*/ 160 w 181"/>
                                  <a:gd name="T27" fmla="*/ 138 h 356"/>
                                  <a:gd name="T28" fmla="*/ 148 w 181"/>
                                  <a:gd name="T29" fmla="*/ 141 h 356"/>
                                  <a:gd name="T30" fmla="*/ 114 w 181"/>
                                  <a:gd name="T31" fmla="*/ 141 h 356"/>
                                  <a:gd name="T32" fmla="*/ 114 w 181"/>
                                  <a:gd name="T33" fmla="*/ 259 h 356"/>
                                  <a:gd name="T34" fmla="*/ 115 w 181"/>
                                  <a:gd name="T35" fmla="*/ 270 h 356"/>
                                  <a:gd name="T36" fmla="*/ 119 w 181"/>
                                  <a:gd name="T37" fmla="*/ 279 h 356"/>
                                  <a:gd name="T38" fmla="*/ 127 w 181"/>
                                  <a:gd name="T39" fmla="*/ 284 h 356"/>
                                  <a:gd name="T40" fmla="*/ 138 w 181"/>
                                  <a:gd name="T41" fmla="*/ 286 h 356"/>
                                  <a:gd name="T42" fmla="*/ 143 w 181"/>
                                  <a:gd name="T43" fmla="*/ 286 h 356"/>
                                  <a:gd name="T44" fmla="*/ 145 w 181"/>
                                  <a:gd name="T45" fmla="*/ 286 h 356"/>
                                  <a:gd name="T46" fmla="*/ 148 w 181"/>
                                  <a:gd name="T47" fmla="*/ 286 h 356"/>
                                  <a:gd name="T48" fmla="*/ 160 w 181"/>
                                  <a:gd name="T49" fmla="*/ 288 h 356"/>
                                  <a:gd name="T50" fmla="*/ 171 w 181"/>
                                  <a:gd name="T51" fmla="*/ 295 h 356"/>
                                  <a:gd name="T52" fmla="*/ 178 w 181"/>
                                  <a:gd name="T53" fmla="*/ 305 h 356"/>
                                  <a:gd name="T54" fmla="*/ 181 w 181"/>
                                  <a:gd name="T55" fmla="*/ 319 h 356"/>
                                  <a:gd name="T56" fmla="*/ 178 w 181"/>
                                  <a:gd name="T57" fmla="*/ 331 h 356"/>
                                  <a:gd name="T58" fmla="*/ 170 w 181"/>
                                  <a:gd name="T59" fmla="*/ 341 h 356"/>
                                  <a:gd name="T60" fmla="*/ 160 w 181"/>
                                  <a:gd name="T61" fmla="*/ 348 h 356"/>
                                  <a:gd name="T62" fmla="*/ 138 w 181"/>
                                  <a:gd name="T63" fmla="*/ 353 h 356"/>
                                  <a:gd name="T64" fmla="*/ 115 w 181"/>
                                  <a:gd name="T65" fmla="*/ 356 h 356"/>
                                  <a:gd name="T66" fmla="*/ 96 w 181"/>
                                  <a:gd name="T67" fmla="*/ 355 h 356"/>
                                  <a:gd name="T68" fmla="*/ 79 w 181"/>
                                  <a:gd name="T69" fmla="*/ 351 h 356"/>
                                  <a:gd name="T70" fmla="*/ 64 w 181"/>
                                  <a:gd name="T71" fmla="*/ 342 h 356"/>
                                  <a:gd name="T72" fmla="*/ 52 w 181"/>
                                  <a:gd name="T73" fmla="*/ 331 h 356"/>
                                  <a:gd name="T74" fmla="*/ 42 w 181"/>
                                  <a:gd name="T75" fmla="*/ 316 h 356"/>
                                  <a:gd name="T76" fmla="*/ 37 w 181"/>
                                  <a:gd name="T77" fmla="*/ 297 h 356"/>
                                  <a:gd name="T78" fmla="*/ 35 w 181"/>
                                  <a:gd name="T79" fmla="*/ 272 h 356"/>
                                  <a:gd name="T80" fmla="*/ 35 w 181"/>
                                  <a:gd name="T81" fmla="*/ 141 h 356"/>
                                  <a:gd name="T82" fmla="*/ 33 w 181"/>
                                  <a:gd name="T83" fmla="*/ 141 h 356"/>
                                  <a:gd name="T84" fmla="*/ 20 w 181"/>
                                  <a:gd name="T85" fmla="*/ 138 h 356"/>
                                  <a:gd name="T86" fmla="*/ 9 w 181"/>
                                  <a:gd name="T87" fmla="*/ 131 h 356"/>
                                  <a:gd name="T88" fmla="*/ 2 w 181"/>
                                  <a:gd name="T89" fmla="*/ 120 h 356"/>
                                  <a:gd name="T90" fmla="*/ 0 w 181"/>
                                  <a:gd name="T91" fmla="*/ 107 h 356"/>
                                  <a:gd name="T92" fmla="*/ 2 w 181"/>
                                  <a:gd name="T93" fmla="*/ 94 h 356"/>
                                  <a:gd name="T94" fmla="*/ 9 w 181"/>
                                  <a:gd name="T95" fmla="*/ 83 h 356"/>
                                  <a:gd name="T96" fmla="*/ 20 w 181"/>
                                  <a:gd name="T97" fmla="*/ 76 h 356"/>
                                  <a:gd name="T98" fmla="*/ 33 w 181"/>
                                  <a:gd name="T99" fmla="*/ 73 h 356"/>
                                  <a:gd name="T100" fmla="*/ 35 w 181"/>
                                  <a:gd name="T101" fmla="*/ 73 h 356"/>
                                  <a:gd name="T102" fmla="*/ 35 w 181"/>
                                  <a:gd name="T103" fmla="*/ 38 h 356"/>
                                  <a:gd name="T104" fmla="*/ 38 w 181"/>
                                  <a:gd name="T105" fmla="*/ 23 h 356"/>
                                  <a:gd name="T106" fmla="*/ 46 w 181"/>
                                  <a:gd name="T107" fmla="*/ 11 h 356"/>
                                  <a:gd name="T108" fmla="*/ 59 w 181"/>
                                  <a:gd name="T109" fmla="*/ 3 h 356"/>
                                  <a:gd name="T110" fmla="*/ 74 w 181"/>
                                  <a:gd name="T111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181" h="356">
                                    <a:moveTo>
                                      <a:pt x="74" y="0"/>
                                    </a:moveTo>
                                    <a:lnTo>
                                      <a:pt x="89" y="3"/>
                                    </a:lnTo>
                                    <a:lnTo>
                                      <a:pt x="103" y="11"/>
                                    </a:lnTo>
                                    <a:lnTo>
                                      <a:pt x="111" y="23"/>
                                    </a:lnTo>
                                    <a:lnTo>
                                      <a:pt x="114" y="38"/>
                                    </a:lnTo>
                                    <a:lnTo>
                                      <a:pt x="114" y="73"/>
                                    </a:lnTo>
                                    <a:lnTo>
                                      <a:pt x="148" y="73"/>
                                    </a:lnTo>
                                    <a:lnTo>
                                      <a:pt x="160" y="76"/>
                                    </a:lnTo>
                                    <a:lnTo>
                                      <a:pt x="171" y="83"/>
                                    </a:lnTo>
                                    <a:lnTo>
                                      <a:pt x="178" y="94"/>
                                    </a:lnTo>
                                    <a:lnTo>
                                      <a:pt x="181" y="107"/>
                                    </a:lnTo>
                                    <a:lnTo>
                                      <a:pt x="178" y="120"/>
                                    </a:lnTo>
                                    <a:lnTo>
                                      <a:pt x="171" y="131"/>
                                    </a:lnTo>
                                    <a:lnTo>
                                      <a:pt x="160" y="138"/>
                                    </a:lnTo>
                                    <a:lnTo>
                                      <a:pt x="148" y="141"/>
                                    </a:lnTo>
                                    <a:lnTo>
                                      <a:pt x="114" y="141"/>
                                    </a:lnTo>
                                    <a:lnTo>
                                      <a:pt x="114" y="259"/>
                                    </a:lnTo>
                                    <a:lnTo>
                                      <a:pt x="115" y="270"/>
                                    </a:lnTo>
                                    <a:lnTo>
                                      <a:pt x="119" y="279"/>
                                    </a:lnTo>
                                    <a:lnTo>
                                      <a:pt x="127" y="284"/>
                                    </a:lnTo>
                                    <a:lnTo>
                                      <a:pt x="138" y="286"/>
                                    </a:lnTo>
                                    <a:lnTo>
                                      <a:pt x="143" y="286"/>
                                    </a:lnTo>
                                    <a:lnTo>
                                      <a:pt x="145" y="286"/>
                                    </a:lnTo>
                                    <a:lnTo>
                                      <a:pt x="148" y="286"/>
                                    </a:lnTo>
                                    <a:lnTo>
                                      <a:pt x="160" y="288"/>
                                    </a:lnTo>
                                    <a:lnTo>
                                      <a:pt x="171" y="295"/>
                                    </a:lnTo>
                                    <a:lnTo>
                                      <a:pt x="178" y="305"/>
                                    </a:lnTo>
                                    <a:lnTo>
                                      <a:pt x="181" y="319"/>
                                    </a:lnTo>
                                    <a:lnTo>
                                      <a:pt x="178" y="331"/>
                                    </a:lnTo>
                                    <a:lnTo>
                                      <a:pt x="170" y="341"/>
                                    </a:lnTo>
                                    <a:lnTo>
                                      <a:pt x="160" y="348"/>
                                    </a:lnTo>
                                    <a:lnTo>
                                      <a:pt x="138" y="353"/>
                                    </a:lnTo>
                                    <a:lnTo>
                                      <a:pt x="115" y="356"/>
                                    </a:lnTo>
                                    <a:lnTo>
                                      <a:pt x="96" y="355"/>
                                    </a:lnTo>
                                    <a:lnTo>
                                      <a:pt x="79" y="351"/>
                                    </a:lnTo>
                                    <a:lnTo>
                                      <a:pt x="64" y="342"/>
                                    </a:lnTo>
                                    <a:lnTo>
                                      <a:pt x="52" y="331"/>
                                    </a:lnTo>
                                    <a:lnTo>
                                      <a:pt x="42" y="316"/>
                                    </a:lnTo>
                                    <a:lnTo>
                                      <a:pt x="37" y="297"/>
                                    </a:lnTo>
                                    <a:lnTo>
                                      <a:pt x="35" y="272"/>
                                    </a:lnTo>
                                    <a:lnTo>
                                      <a:pt x="35" y="141"/>
                                    </a:lnTo>
                                    <a:lnTo>
                                      <a:pt x="33" y="141"/>
                                    </a:lnTo>
                                    <a:lnTo>
                                      <a:pt x="20" y="138"/>
                                    </a:lnTo>
                                    <a:lnTo>
                                      <a:pt x="9" y="131"/>
                                    </a:lnTo>
                                    <a:lnTo>
                                      <a:pt x="2" y="120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2" y="94"/>
                                    </a:lnTo>
                                    <a:lnTo>
                                      <a:pt x="9" y="83"/>
                                    </a:lnTo>
                                    <a:lnTo>
                                      <a:pt x="20" y="76"/>
                                    </a:lnTo>
                                    <a:lnTo>
                                      <a:pt x="33" y="73"/>
                                    </a:lnTo>
                                    <a:lnTo>
                                      <a:pt x="35" y="73"/>
                                    </a:lnTo>
                                    <a:lnTo>
                                      <a:pt x="35" y="38"/>
                                    </a:lnTo>
                                    <a:lnTo>
                                      <a:pt x="38" y="23"/>
                                    </a:lnTo>
                                    <a:lnTo>
                                      <a:pt x="46" y="11"/>
                                    </a:lnTo>
                                    <a:lnTo>
                                      <a:pt x="59" y="3"/>
                                    </a:lnTo>
                                    <a:lnTo>
                                      <a:pt x="7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6" name="Freeform 1423"/>
                            <wps:cNvSpPr>
                              <a:spLocks/>
                            </wps:cNvSpPr>
                            <wps:spPr bwMode="auto">
                              <a:xfrm>
                                <a:off x="1736722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6 w 253"/>
                                  <a:gd name="T1" fmla="*/ 0 h 288"/>
                                  <a:gd name="T2" fmla="*/ 175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1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50 w 253"/>
                                  <a:gd name="T13" fmla="*/ 45 h 288"/>
                                  <a:gd name="T14" fmla="*/ 252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2 w 253"/>
                                  <a:gd name="T19" fmla="*/ 83 h 288"/>
                                  <a:gd name="T20" fmla="*/ 230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3 w 253"/>
                                  <a:gd name="T25" fmla="*/ 90 h 288"/>
                                  <a:gd name="T26" fmla="*/ 194 w 253"/>
                                  <a:gd name="T27" fmla="*/ 84 h 288"/>
                                  <a:gd name="T28" fmla="*/ 180 w 253"/>
                                  <a:gd name="T29" fmla="*/ 76 h 288"/>
                                  <a:gd name="T30" fmla="*/ 164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6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7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8 w 253"/>
                                  <a:gd name="T45" fmla="*/ 142 h 288"/>
                                  <a:gd name="T46" fmla="*/ 78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7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1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8 w 253"/>
                                  <a:gd name="T59" fmla="*/ 221 h 288"/>
                                  <a:gd name="T60" fmla="*/ 168 w 253"/>
                                  <a:gd name="T61" fmla="*/ 218 h 288"/>
                                  <a:gd name="T62" fmla="*/ 184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3 w 253"/>
                                  <a:gd name="T67" fmla="*/ 199 h 288"/>
                                  <a:gd name="T68" fmla="*/ 208 w 253"/>
                                  <a:gd name="T69" fmla="*/ 196 h 288"/>
                                  <a:gd name="T70" fmla="*/ 214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4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2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80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2 w 253"/>
                                  <a:gd name="T103" fmla="*/ 235 h 288"/>
                                  <a:gd name="T104" fmla="*/ 15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5 w 253"/>
                                  <a:gd name="T115" fmla="*/ 80 h 288"/>
                                  <a:gd name="T116" fmla="*/ 32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1 w 253"/>
                                  <a:gd name="T123" fmla="*/ 3 h 288"/>
                                  <a:gd name="T124" fmla="*/ 146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6" y="0"/>
                                    </a:moveTo>
                                    <a:lnTo>
                                      <a:pt x="175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1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50" y="45"/>
                                    </a:lnTo>
                                    <a:lnTo>
                                      <a:pt x="252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2" y="83"/>
                                    </a:lnTo>
                                    <a:lnTo>
                                      <a:pt x="230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3" y="90"/>
                                    </a:lnTo>
                                    <a:lnTo>
                                      <a:pt x="194" y="84"/>
                                    </a:lnTo>
                                    <a:lnTo>
                                      <a:pt x="180" y="76"/>
                                    </a:lnTo>
                                    <a:lnTo>
                                      <a:pt x="164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6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7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8" y="142"/>
                                    </a:lnTo>
                                    <a:lnTo>
                                      <a:pt x="78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7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8" y="221"/>
                                    </a:lnTo>
                                    <a:lnTo>
                                      <a:pt x="168" y="218"/>
                                    </a:lnTo>
                                    <a:lnTo>
                                      <a:pt x="184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3" y="199"/>
                                    </a:lnTo>
                                    <a:lnTo>
                                      <a:pt x="208" y="196"/>
                                    </a:lnTo>
                                    <a:lnTo>
                                      <a:pt x="214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4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2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80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2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2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1" y="3"/>
                                    </a:lnTo>
                                    <a:lnTo>
                                      <a:pt x="14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7" name="Freeform 1424"/>
                            <wps:cNvSpPr>
                              <a:spLocks/>
                            </wps:cNvSpPr>
                            <wps:spPr bwMode="auto">
                              <a:xfrm>
                                <a:off x="2192335" y="4"/>
                                <a:ext cx="401639" cy="609600"/>
                              </a:xfrm>
                              <a:custGeom>
                                <a:avLst/>
                                <a:gdLst>
                                  <a:gd name="T0" fmla="*/ 40 w 253"/>
                                  <a:gd name="T1" fmla="*/ 0 h 384"/>
                                  <a:gd name="T2" fmla="*/ 55 w 253"/>
                                  <a:gd name="T3" fmla="*/ 5 h 384"/>
                                  <a:gd name="T4" fmla="*/ 68 w 253"/>
                                  <a:gd name="T5" fmla="*/ 13 h 384"/>
                                  <a:gd name="T6" fmla="*/ 76 w 253"/>
                                  <a:gd name="T7" fmla="*/ 25 h 384"/>
                                  <a:gd name="T8" fmla="*/ 79 w 253"/>
                                  <a:gd name="T9" fmla="*/ 40 h 384"/>
                                  <a:gd name="T10" fmla="*/ 79 w 253"/>
                                  <a:gd name="T11" fmla="*/ 144 h 384"/>
                                  <a:gd name="T12" fmla="*/ 90 w 253"/>
                                  <a:gd name="T13" fmla="*/ 130 h 384"/>
                                  <a:gd name="T14" fmla="*/ 103 w 253"/>
                                  <a:gd name="T15" fmla="*/ 118 h 384"/>
                                  <a:gd name="T16" fmla="*/ 118 w 253"/>
                                  <a:gd name="T17" fmla="*/ 108 h 384"/>
                                  <a:gd name="T18" fmla="*/ 138 w 253"/>
                                  <a:gd name="T19" fmla="*/ 101 h 384"/>
                                  <a:gd name="T20" fmla="*/ 160 w 253"/>
                                  <a:gd name="T21" fmla="*/ 100 h 384"/>
                                  <a:gd name="T22" fmla="*/ 187 w 253"/>
                                  <a:gd name="T23" fmla="*/ 103 h 384"/>
                                  <a:gd name="T24" fmla="*/ 211 w 253"/>
                                  <a:gd name="T25" fmla="*/ 112 h 384"/>
                                  <a:gd name="T26" fmla="*/ 228 w 253"/>
                                  <a:gd name="T27" fmla="*/ 127 h 384"/>
                                  <a:gd name="T28" fmla="*/ 242 w 253"/>
                                  <a:gd name="T29" fmla="*/ 147 h 384"/>
                                  <a:gd name="T30" fmla="*/ 250 w 253"/>
                                  <a:gd name="T31" fmla="*/ 173 h 384"/>
                                  <a:gd name="T32" fmla="*/ 253 w 253"/>
                                  <a:gd name="T33" fmla="*/ 202 h 384"/>
                                  <a:gd name="T34" fmla="*/ 253 w 253"/>
                                  <a:gd name="T35" fmla="*/ 346 h 384"/>
                                  <a:gd name="T36" fmla="*/ 250 w 253"/>
                                  <a:gd name="T37" fmla="*/ 361 h 384"/>
                                  <a:gd name="T38" fmla="*/ 242 w 253"/>
                                  <a:gd name="T39" fmla="*/ 373 h 384"/>
                                  <a:gd name="T40" fmla="*/ 230 w 253"/>
                                  <a:gd name="T41" fmla="*/ 382 h 384"/>
                                  <a:gd name="T42" fmla="*/ 215 w 253"/>
                                  <a:gd name="T43" fmla="*/ 384 h 384"/>
                                  <a:gd name="T44" fmla="*/ 198 w 253"/>
                                  <a:gd name="T45" fmla="*/ 382 h 384"/>
                                  <a:gd name="T46" fmla="*/ 186 w 253"/>
                                  <a:gd name="T47" fmla="*/ 373 h 384"/>
                                  <a:gd name="T48" fmla="*/ 178 w 253"/>
                                  <a:gd name="T49" fmla="*/ 361 h 384"/>
                                  <a:gd name="T50" fmla="*/ 175 w 253"/>
                                  <a:gd name="T51" fmla="*/ 346 h 384"/>
                                  <a:gd name="T52" fmla="*/ 175 w 253"/>
                                  <a:gd name="T53" fmla="*/ 227 h 384"/>
                                  <a:gd name="T54" fmla="*/ 173 w 253"/>
                                  <a:gd name="T55" fmla="*/ 208 h 384"/>
                                  <a:gd name="T56" fmla="*/ 167 w 253"/>
                                  <a:gd name="T57" fmla="*/ 191 h 384"/>
                                  <a:gd name="T58" fmla="*/ 157 w 253"/>
                                  <a:gd name="T59" fmla="*/ 180 h 384"/>
                                  <a:gd name="T60" fmla="*/ 145 w 253"/>
                                  <a:gd name="T61" fmla="*/ 173 h 384"/>
                                  <a:gd name="T62" fmla="*/ 128 w 253"/>
                                  <a:gd name="T63" fmla="*/ 170 h 384"/>
                                  <a:gd name="T64" fmla="*/ 112 w 253"/>
                                  <a:gd name="T65" fmla="*/ 173 h 384"/>
                                  <a:gd name="T66" fmla="*/ 98 w 253"/>
                                  <a:gd name="T67" fmla="*/ 180 h 384"/>
                                  <a:gd name="T68" fmla="*/ 87 w 253"/>
                                  <a:gd name="T69" fmla="*/ 191 h 384"/>
                                  <a:gd name="T70" fmla="*/ 81 w 253"/>
                                  <a:gd name="T71" fmla="*/ 208 h 384"/>
                                  <a:gd name="T72" fmla="*/ 79 w 253"/>
                                  <a:gd name="T73" fmla="*/ 227 h 384"/>
                                  <a:gd name="T74" fmla="*/ 79 w 253"/>
                                  <a:gd name="T75" fmla="*/ 346 h 384"/>
                                  <a:gd name="T76" fmla="*/ 76 w 253"/>
                                  <a:gd name="T77" fmla="*/ 361 h 384"/>
                                  <a:gd name="T78" fmla="*/ 68 w 253"/>
                                  <a:gd name="T79" fmla="*/ 373 h 384"/>
                                  <a:gd name="T80" fmla="*/ 55 w 253"/>
                                  <a:gd name="T81" fmla="*/ 382 h 384"/>
                                  <a:gd name="T82" fmla="*/ 40 w 253"/>
                                  <a:gd name="T83" fmla="*/ 384 h 384"/>
                                  <a:gd name="T84" fmla="*/ 24 w 253"/>
                                  <a:gd name="T85" fmla="*/ 382 h 384"/>
                                  <a:gd name="T86" fmla="*/ 11 w 253"/>
                                  <a:gd name="T87" fmla="*/ 373 h 384"/>
                                  <a:gd name="T88" fmla="*/ 3 w 253"/>
                                  <a:gd name="T89" fmla="*/ 361 h 384"/>
                                  <a:gd name="T90" fmla="*/ 0 w 253"/>
                                  <a:gd name="T91" fmla="*/ 346 h 384"/>
                                  <a:gd name="T92" fmla="*/ 0 w 253"/>
                                  <a:gd name="T93" fmla="*/ 40 h 384"/>
                                  <a:gd name="T94" fmla="*/ 3 w 253"/>
                                  <a:gd name="T95" fmla="*/ 25 h 384"/>
                                  <a:gd name="T96" fmla="*/ 11 w 253"/>
                                  <a:gd name="T97" fmla="*/ 13 h 384"/>
                                  <a:gd name="T98" fmla="*/ 24 w 253"/>
                                  <a:gd name="T99" fmla="*/ 5 h 384"/>
                                  <a:gd name="T100" fmla="*/ 40 w 253"/>
                                  <a:gd name="T101" fmla="*/ 0 h 3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53" h="384">
                                    <a:moveTo>
                                      <a:pt x="40" y="0"/>
                                    </a:moveTo>
                                    <a:lnTo>
                                      <a:pt x="55" y="5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76" y="25"/>
                                    </a:lnTo>
                                    <a:lnTo>
                                      <a:pt x="79" y="40"/>
                                    </a:lnTo>
                                    <a:lnTo>
                                      <a:pt x="79" y="144"/>
                                    </a:lnTo>
                                    <a:lnTo>
                                      <a:pt x="90" y="130"/>
                                    </a:lnTo>
                                    <a:lnTo>
                                      <a:pt x="103" y="118"/>
                                    </a:lnTo>
                                    <a:lnTo>
                                      <a:pt x="118" y="108"/>
                                    </a:lnTo>
                                    <a:lnTo>
                                      <a:pt x="138" y="101"/>
                                    </a:lnTo>
                                    <a:lnTo>
                                      <a:pt x="160" y="100"/>
                                    </a:lnTo>
                                    <a:lnTo>
                                      <a:pt x="187" y="103"/>
                                    </a:lnTo>
                                    <a:lnTo>
                                      <a:pt x="211" y="112"/>
                                    </a:lnTo>
                                    <a:lnTo>
                                      <a:pt x="228" y="127"/>
                                    </a:lnTo>
                                    <a:lnTo>
                                      <a:pt x="242" y="147"/>
                                    </a:lnTo>
                                    <a:lnTo>
                                      <a:pt x="250" y="173"/>
                                    </a:lnTo>
                                    <a:lnTo>
                                      <a:pt x="253" y="202"/>
                                    </a:lnTo>
                                    <a:lnTo>
                                      <a:pt x="253" y="346"/>
                                    </a:lnTo>
                                    <a:lnTo>
                                      <a:pt x="250" y="361"/>
                                    </a:lnTo>
                                    <a:lnTo>
                                      <a:pt x="242" y="373"/>
                                    </a:lnTo>
                                    <a:lnTo>
                                      <a:pt x="230" y="382"/>
                                    </a:lnTo>
                                    <a:lnTo>
                                      <a:pt x="215" y="384"/>
                                    </a:lnTo>
                                    <a:lnTo>
                                      <a:pt x="198" y="382"/>
                                    </a:lnTo>
                                    <a:lnTo>
                                      <a:pt x="186" y="373"/>
                                    </a:lnTo>
                                    <a:lnTo>
                                      <a:pt x="178" y="361"/>
                                    </a:lnTo>
                                    <a:lnTo>
                                      <a:pt x="175" y="346"/>
                                    </a:lnTo>
                                    <a:lnTo>
                                      <a:pt x="175" y="227"/>
                                    </a:lnTo>
                                    <a:lnTo>
                                      <a:pt x="173" y="208"/>
                                    </a:lnTo>
                                    <a:lnTo>
                                      <a:pt x="167" y="191"/>
                                    </a:lnTo>
                                    <a:lnTo>
                                      <a:pt x="157" y="180"/>
                                    </a:lnTo>
                                    <a:lnTo>
                                      <a:pt x="145" y="173"/>
                                    </a:lnTo>
                                    <a:lnTo>
                                      <a:pt x="128" y="170"/>
                                    </a:lnTo>
                                    <a:lnTo>
                                      <a:pt x="112" y="173"/>
                                    </a:lnTo>
                                    <a:lnTo>
                                      <a:pt x="98" y="180"/>
                                    </a:lnTo>
                                    <a:lnTo>
                                      <a:pt x="87" y="191"/>
                                    </a:lnTo>
                                    <a:lnTo>
                                      <a:pt x="81" y="208"/>
                                    </a:lnTo>
                                    <a:lnTo>
                                      <a:pt x="79" y="227"/>
                                    </a:lnTo>
                                    <a:lnTo>
                                      <a:pt x="79" y="346"/>
                                    </a:lnTo>
                                    <a:lnTo>
                                      <a:pt x="76" y="361"/>
                                    </a:lnTo>
                                    <a:lnTo>
                                      <a:pt x="68" y="373"/>
                                    </a:lnTo>
                                    <a:lnTo>
                                      <a:pt x="55" y="382"/>
                                    </a:lnTo>
                                    <a:lnTo>
                                      <a:pt x="40" y="384"/>
                                    </a:lnTo>
                                    <a:lnTo>
                                      <a:pt x="24" y="382"/>
                                    </a:lnTo>
                                    <a:lnTo>
                                      <a:pt x="11" y="373"/>
                                    </a:lnTo>
                                    <a:lnTo>
                                      <a:pt x="3" y="361"/>
                                    </a:lnTo>
                                    <a:lnTo>
                                      <a:pt x="0" y="346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3" y="25"/>
                                    </a:lnTo>
                                    <a:lnTo>
                                      <a:pt x="11" y="13"/>
                                    </a:lnTo>
                                    <a:lnTo>
                                      <a:pt x="24" y="5"/>
                                    </a:lnTo>
                                    <a:lnTo>
                                      <a:pt x="4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8" name="Freeform 142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708274" y="31755"/>
                                <a:ext cx="419098" cy="577849"/>
                              </a:xfrm>
                              <a:custGeom>
                                <a:avLst/>
                                <a:gdLst>
                                  <a:gd name="T0" fmla="*/ 26 w 264"/>
                                  <a:gd name="T1" fmla="*/ 25 h 364"/>
                                  <a:gd name="T2" fmla="*/ 26 w 264"/>
                                  <a:gd name="T3" fmla="*/ 201 h 364"/>
                                  <a:gd name="T4" fmla="*/ 125 w 264"/>
                                  <a:gd name="T5" fmla="*/ 201 h 364"/>
                                  <a:gd name="T6" fmla="*/ 156 w 264"/>
                                  <a:gd name="T7" fmla="*/ 199 h 364"/>
                                  <a:gd name="T8" fmla="*/ 184 w 264"/>
                                  <a:gd name="T9" fmla="*/ 190 h 364"/>
                                  <a:gd name="T10" fmla="*/ 206 w 264"/>
                                  <a:gd name="T11" fmla="*/ 178 h 364"/>
                                  <a:gd name="T12" fmla="*/ 222 w 264"/>
                                  <a:gd name="T13" fmla="*/ 160 h 364"/>
                                  <a:gd name="T14" fmla="*/ 233 w 264"/>
                                  <a:gd name="T15" fmla="*/ 138 h 364"/>
                                  <a:gd name="T16" fmla="*/ 237 w 264"/>
                                  <a:gd name="T17" fmla="*/ 113 h 364"/>
                                  <a:gd name="T18" fmla="*/ 237 w 264"/>
                                  <a:gd name="T19" fmla="*/ 112 h 364"/>
                                  <a:gd name="T20" fmla="*/ 235 w 264"/>
                                  <a:gd name="T21" fmla="*/ 89 h 364"/>
                                  <a:gd name="T22" fmla="*/ 226 w 264"/>
                                  <a:gd name="T23" fmla="*/ 69 h 364"/>
                                  <a:gd name="T24" fmla="*/ 214 w 264"/>
                                  <a:gd name="T25" fmla="*/ 54 h 364"/>
                                  <a:gd name="T26" fmla="*/ 198 w 264"/>
                                  <a:gd name="T27" fmla="*/ 41 h 364"/>
                                  <a:gd name="T28" fmla="*/ 178 w 264"/>
                                  <a:gd name="T29" fmla="*/ 31 h 364"/>
                                  <a:gd name="T30" fmla="*/ 155 w 264"/>
                                  <a:gd name="T31" fmla="*/ 26 h 364"/>
                                  <a:gd name="T32" fmla="*/ 127 w 264"/>
                                  <a:gd name="T33" fmla="*/ 25 h 364"/>
                                  <a:gd name="T34" fmla="*/ 26 w 264"/>
                                  <a:gd name="T35" fmla="*/ 25 h 364"/>
                                  <a:gd name="T36" fmla="*/ 12 w 264"/>
                                  <a:gd name="T37" fmla="*/ 0 h 364"/>
                                  <a:gd name="T38" fmla="*/ 130 w 264"/>
                                  <a:gd name="T39" fmla="*/ 0 h 364"/>
                                  <a:gd name="T40" fmla="*/ 162 w 264"/>
                                  <a:gd name="T41" fmla="*/ 2 h 364"/>
                                  <a:gd name="T42" fmla="*/ 191 w 264"/>
                                  <a:gd name="T43" fmla="*/ 9 h 364"/>
                                  <a:gd name="T44" fmla="*/ 215 w 264"/>
                                  <a:gd name="T45" fmla="*/ 22 h 364"/>
                                  <a:gd name="T46" fmla="*/ 236 w 264"/>
                                  <a:gd name="T47" fmla="*/ 37 h 364"/>
                                  <a:gd name="T48" fmla="*/ 251 w 264"/>
                                  <a:gd name="T49" fmla="*/ 58 h 364"/>
                                  <a:gd name="T50" fmla="*/ 261 w 264"/>
                                  <a:gd name="T51" fmla="*/ 83 h 364"/>
                                  <a:gd name="T52" fmla="*/ 264 w 264"/>
                                  <a:gd name="T53" fmla="*/ 110 h 364"/>
                                  <a:gd name="T54" fmla="*/ 264 w 264"/>
                                  <a:gd name="T55" fmla="*/ 112 h 364"/>
                                  <a:gd name="T56" fmla="*/ 261 w 264"/>
                                  <a:gd name="T57" fmla="*/ 138 h 364"/>
                                  <a:gd name="T58" fmla="*/ 253 w 264"/>
                                  <a:gd name="T59" fmla="*/ 161 h 364"/>
                                  <a:gd name="T60" fmla="*/ 239 w 264"/>
                                  <a:gd name="T61" fmla="*/ 181 h 364"/>
                                  <a:gd name="T62" fmla="*/ 222 w 264"/>
                                  <a:gd name="T63" fmla="*/ 197 h 364"/>
                                  <a:gd name="T64" fmla="*/ 200 w 264"/>
                                  <a:gd name="T65" fmla="*/ 210 h 364"/>
                                  <a:gd name="T66" fmla="*/ 177 w 264"/>
                                  <a:gd name="T67" fmla="*/ 219 h 364"/>
                                  <a:gd name="T68" fmla="*/ 151 w 264"/>
                                  <a:gd name="T69" fmla="*/ 225 h 364"/>
                                  <a:gd name="T70" fmla="*/ 123 w 264"/>
                                  <a:gd name="T71" fmla="*/ 226 h 364"/>
                                  <a:gd name="T72" fmla="*/ 26 w 264"/>
                                  <a:gd name="T73" fmla="*/ 226 h 364"/>
                                  <a:gd name="T74" fmla="*/ 26 w 264"/>
                                  <a:gd name="T75" fmla="*/ 351 h 364"/>
                                  <a:gd name="T76" fmla="*/ 24 w 264"/>
                                  <a:gd name="T77" fmla="*/ 356 h 364"/>
                                  <a:gd name="T78" fmla="*/ 22 w 264"/>
                                  <a:gd name="T79" fmla="*/ 360 h 364"/>
                                  <a:gd name="T80" fmla="*/ 18 w 264"/>
                                  <a:gd name="T81" fmla="*/ 363 h 364"/>
                                  <a:gd name="T82" fmla="*/ 12 w 264"/>
                                  <a:gd name="T83" fmla="*/ 364 h 364"/>
                                  <a:gd name="T84" fmla="*/ 8 w 264"/>
                                  <a:gd name="T85" fmla="*/ 363 h 364"/>
                                  <a:gd name="T86" fmla="*/ 4 w 264"/>
                                  <a:gd name="T87" fmla="*/ 360 h 364"/>
                                  <a:gd name="T88" fmla="*/ 1 w 264"/>
                                  <a:gd name="T89" fmla="*/ 356 h 364"/>
                                  <a:gd name="T90" fmla="*/ 0 w 264"/>
                                  <a:gd name="T91" fmla="*/ 351 h 364"/>
                                  <a:gd name="T92" fmla="*/ 0 w 264"/>
                                  <a:gd name="T93" fmla="*/ 14 h 364"/>
                                  <a:gd name="T94" fmla="*/ 1 w 264"/>
                                  <a:gd name="T95" fmla="*/ 8 h 364"/>
                                  <a:gd name="T96" fmla="*/ 4 w 264"/>
                                  <a:gd name="T97" fmla="*/ 4 h 364"/>
                                  <a:gd name="T98" fmla="*/ 8 w 264"/>
                                  <a:gd name="T99" fmla="*/ 1 h 364"/>
                                  <a:gd name="T100" fmla="*/ 12 w 264"/>
                                  <a:gd name="T101" fmla="*/ 0 h 3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64" h="364">
                                    <a:moveTo>
                                      <a:pt x="26" y="25"/>
                                    </a:moveTo>
                                    <a:lnTo>
                                      <a:pt x="26" y="201"/>
                                    </a:lnTo>
                                    <a:lnTo>
                                      <a:pt x="125" y="201"/>
                                    </a:lnTo>
                                    <a:lnTo>
                                      <a:pt x="156" y="199"/>
                                    </a:lnTo>
                                    <a:lnTo>
                                      <a:pt x="184" y="190"/>
                                    </a:lnTo>
                                    <a:lnTo>
                                      <a:pt x="206" y="178"/>
                                    </a:lnTo>
                                    <a:lnTo>
                                      <a:pt x="222" y="160"/>
                                    </a:lnTo>
                                    <a:lnTo>
                                      <a:pt x="233" y="138"/>
                                    </a:lnTo>
                                    <a:lnTo>
                                      <a:pt x="237" y="113"/>
                                    </a:lnTo>
                                    <a:lnTo>
                                      <a:pt x="237" y="112"/>
                                    </a:lnTo>
                                    <a:lnTo>
                                      <a:pt x="235" y="89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14" y="54"/>
                                    </a:lnTo>
                                    <a:lnTo>
                                      <a:pt x="198" y="41"/>
                                    </a:lnTo>
                                    <a:lnTo>
                                      <a:pt x="178" y="31"/>
                                    </a:lnTo>
                                    <a:lnTo>
                                      <a:pt x="155" y="26"/>
                                    </a:lnTo>
                                    <a:lnTo>
                                      <a:pt x="127" y="25"/>
                                    </a:lnTo>
                                    <a:lnTo>
                                      <a:pt x="26" y="2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130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91" y="9"/>
                                    </a:lnTo>
                                    <a:lnTo>
                                      <a:pt x="215" y="22"/>
                                    </a:lnTo>
                                    <a:lnTo>
                                      <a:pt x="236" y="37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61" y="83"/>
                                    </a:lnTo>
                                    <a:lnTo>
                                      <a:pt x="264" y="110"/>
                                    </a:lnTo>
                                    <a:lnTo>
                                      <a:pt x="264" y="112"/>
                                    </a:lnTo>
                                    <a:lnTo>
                                      <a:pt x="261" y="138"/>
                                    </a:lnTo>
                                    <a:lnTo>
                                      <a:pt x="253" y="161"/>
                                    </a:lnTo>
                                    <a:lnTo>
                                      <a:pt x="239" y="181"/>
                                    </a:lnTo>
                                    <a:lnTo>
                                      <a:pt x="222" y="197"/>
                                    </a:lnTo>
                                    <a:lnTo>
                                      <a:pt x="200" y="210"/>
                                    </a:lnTo>
                                    <a:lnTo>
                                      <a:pt x="177" y="219"/>
                                    </a:lnTo>
                                    <a:lnTo>
                                      <a:pt x="151" y="225"/>
                                    </a:lnTo>
                                    <a:lnTo>
                                      <a:pt x="123" y="226"/>
                                    </a:lnTo>
                                    <a:lnTo>
                                      <a:pt x="26" y="226"/>
                                    </a:lnTo>
                                    <a:lnTo>
                                      <a:pt x="26" y="351"/>
                                    </a:lnTo>
                                    <a:lnTo>
                                      <a:pt x="24" y="356"/>
                                    </a:lnTo>
                                    <a:lnTo>
                                      <a:pt x="22" y="360"/>
                                    </a:lnTo>
                                    <a:lnTo>
                                      <a:pt x="18" y="363"/>
                                    </a:lnTo>
                                    <a:lnTo>
                                      <a:pt x="12" y="364"/>
                                    </a:lnTo>
                                    <a:lnTo>
                                      <a:pt x="8" y="363"/>
                                    </a:lnTo>
                                    <a:lnTo>
                                      <a:pt x="4" y="360"/>
                                    </a:lnTo>
                                    <a:lnTo>
                                      <a:pt x="1" y="356"/>
                                    </a:lnTo>
                                    <a:lnTo>
                                      <a:pt x="0" y="351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1" y="8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1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9" name="Freeform 142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168646" y="180979"/>
                                <a:ext cx="358774" cy="434976"/>
                              </a:xfrm>
                              <a:custGeom>
                                <a:avLst/>
                                <a:gdLst>
                                  <a:gd name="T0" fmla="*/ 88 w 226"/>
                                  <a:gd name="T1" fmla="*/ 129 h 274"/>
                                  <a:gd name="T2" fmla="*/ 49 w 226"/>
                                  <a:gd name="T3" fmla="*/ 145 h 274"/>
                                  <a:gd name="T4" fmla="*/ 30 w 226"/>
                                  <a:gd name="T5" fmla="*/ 171 h 274"/>
                                  <a:gd name="T6" fmla="*/ 27 w 226"/>
                                  <a:gd name="T7" fmla="*/ 190 h 274"/>
                                  <a:gd name="T8" fmla="*/ 38 w 226"/>
                                  <a:gd name="T9" fmla="*/ 222 h 274"/>
                                  <a:gd name="T10" fmla="*/ 66 w 226"/>
                                  <a:gd name="T11" fmla="*/ 243 h 274"/>
                                  <a:gd name="T12" fmla="*/ 103 w 226"/>
                                  <a:gd name="T13" fmla="*/ 250 h 274"/>
                                  <a:gd name="T14" fmla="*/ 152 w 226"/>
                                  <a:gd name="T15" fmla="*/ 240 h 274"/>
                                  <a:gd name="T16" fmla="*/ 189 w 226"/>
                                  <a:gd name="T17" fmla="*/ 211 h 274"/>
                                  <a:gd name="T18" fmla="*/ 203 w 226"/>
                                  <a:gd name="T19" fmla="*/ 170 h 274"/>
                                  <a:gd name="T20" fmla="*/ 178 w 226"/>
                                  <a:gd name="T21" fmla="*/ 134 h 274"/>
                                  <a:gd name="T22" fmla="*/ 114 w 226"/>
                                  <a:gd name="T23" fmla="*/ 127 h 274"/>
                                  <a:gd name="T24" fmla="*/ 143 w 226"/>
                                  <a:gd name="T25" fmla="*/ 1 h 274"/>
                                  <a:gd name="T26" fmla="*/ 184 w 226"/>
                                  <a:gd name="T27" fmla="*/ 16 h 274"/>
                                  <a:gd name="T28" fmla="*/ 211 w 226"/>
                                  <a:gd name="T29" fmla="*/ 44 h 274"/>
                                  <a:gd name="T30" fmla="*/ 225 w 226"/>
                                  <a:gd name="T31" fmla="*/ 80 h 274"/>
                                  <a:gd name="T32" fmla="*/ 226 w 226"/>
                                  <a:gd name="T33" fmla="*/ 257 h 274"/>
                                  <a:gd name="T34" fmla="*/ 225 w 226"/>
                                  <a:gd name="T35" fmla="*/ 265 h 274"/>
                                  <a:gd name="T36" fmla="*/ 218 w 226"/>
                                  <a:gd name="T37" fmla="*/ 269 h 274"/>
                                  <a:gd name="T38" fmla="*/ 210 w 226"/>
                                  <a:gd name="T39" fmla="*/ 269 h 274"/>
                                  <a:gd name="T40" fmla="*/ 204 w 226"/>
                                  <a:gd name="T41" fmla="*/ 265 h 274"/>
                                  <a:gd name="T42" fmla="*/ 202 w 226"/>
                                  <a:gd name="T43" fmla="*/ 257 h 274"/>
                                  <a:gd name="T44" fmla="*/ 189 w 226"/>
                                  <a:gd name="T45" fmla="*/ 239 h 274"/>
                                  <a:gd name="T46" fmla="*/ 154 w 226"/>
                                  <a:gd name="T47" fmla="*/ 263 h 274"/>
                                  <a:gd name="T48" fmla="*/ 101 w 226"/>
                                  <a:gd name="T49" fmla="*/ 274 h 274"/>
                                  <a:gd name="T50" fmla="*/ 60 w 226"/>
                                  <a:gd name="T51" fmla="*/ 268 h 274"/>
                                  <a:gd name="T52" fmla="*/ 24 w 226"/>
                                  <a:gd name="T53" fmla="*/ 247 h 274"/>
                                  <a:gd name="T54" fmla="*/ 4 w 226"/>
                                  <a:gd name="T55" fmla="*/ 214 h 274"/>
                                  <a:gd name="T56" fmla="*/ 0 w 226"/>
                                  <a:gd name="T57" fmla="*/ 190 h 274"/>
                                  <a:gd name="T58" fmla="*/ 11 w 226"/>
                                  <a:gd name="T59" fmla="*/ 149 h 274"/>
                                  <a:gd name="T60" fmla="*/ 41 w 226"/>
                                  <a:gd name="T61" fmla="*/ 121 h 274"/>
                                  <a:gd name="T62" fmla="*/ 88 w 226"/>
                                  <a:gd name="T63" fmla="*/ 106 h 274"/>
                                  <a:gd name="T64" fmla="*/ 148 w 226"/>
                                  <a:gd name="T65" fmla="*/ 106 h 274"/>
                                  <a:gd name="T66" fmla="*/ 202 w 226"/>
                                  <a:gd name="T67" fmla="*/ 116 h 274"/>
                                  <a:gd name="T68" fmla="*/ 199 w 226"/>
                                  <a:gd name="T69" fmla="*/ 80 h 274"/>
                                  <a:gd name="T70" fmla="*/ 180 w 226"/>
                                  <a:gd name="T71" fmla="*/ 44 h 274"/>
                                  <a:gd name="T72" fmla="*/ 141 w 226"/>
                                  <a:gd name="T73" fmla="*/ 26 h 274"/>
                                  <a:gd name="T74" fmla="*/ 88 w 226"/>
                                  <a:gd name="T75" fmla="*/ 26 h 274"/>
                                  <a:gd name="T76" fmla="*/ 41 w 226"/>
                                  <a:gd name="T77" fmla="*/ 41 h 274"/>
                                  <a:gd name="T78" fmla="*/ 35 w 226"/>
                                  <a:gd name="T79" fmla="*/ 42 h 274"/>
                                  <a:gd name="T80" fmla="*/ 27 w 226"/>
                                  <a:gd name="T81" fmla="*/ 40 h 274"/>
                                  <a:gd name="T82" fmla="*/ 23 w 226"/>
                                  <a:gd name="T83" fmla="*/ 31 h 274"/>
                                  <a:gd name="T84" fmla="*/ 26 w 226"/>
                                  <a:gd name="T85" fmla="*/ 23 h 274"/>
                                  <a:gd name="T86" fmla="*/ 31 w 226"/>
                                  <a:gd name="T87" fmla="*/ 19 h 274"/>
                                  <a:gd name="T88" fmla="*/ 86 w 226"/>
                                  <a:gd name="T89" fmla="*/ 2 h 2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</a:cxnLst>
                                <a:rect l="0" t="0" r="r" b="b"/>
                                <a:pathLst>
                                  <a:path w="226" h="274">
                                    <a:moveTo>
                                      <a:pt x="114" y="127"/>
                                    </a:moveTo>
                                    <a:lnTo>
                                      <a:pt x="88" y="129"/>
                                    </a:lnTo>
                                    <a:lnTo>
                                      <a:pt x="67" y="135"/>
                                    </a:lnTo>
                                    <a:lnTo>
                                      <a:pt x="49" y="145"/>
                                    </a:lnTo>
                                    <a:lnTo>
                                      <a:pt x="37" y="156"/>
                                    </a:lnTo>
                                    <a:lnTo>
                                      <a:pt x="30" y="171"/>
                                    </a:lnTo>
                                    <a:lnTo>
                                      <a:pt x="27" y="189"/>
                                    </a:lnTo>
                                    <a:lnTo>
                                      <a:pt x="27" y="190"/>
                                    </a:lnTo>
                                    <a:lnTo>
                                      <a:pt x="30" y="207"/>
                                    </a:lnTo>
                                    <a:lnTo>
                                      <a:pt x="38" y="222"/>
                                    </a:lnTo>
                                    <a:lnTo>
                                      <a:pt x="51" y="234"/>
                                    </a:lnTo>
                                    <a:lnTo>
                                      <a:pt x="66" y="243"/>
                                    </a:lnTo>
                                    <a:lnTo>
                                      <a:pt x="84" y="248"/>
                                    </a:lnTo>
                                    <a:lnTo>
                                      <a:pt x="103" y="250"/>
                                    </a:lnTo>
                                    <a:lnTo>
                                      <a:pt x="129" y="247"/>
                                    </a:lnTo>
                                    <a:lnTo>
                                      <a:pt x="152" y="240"/>
                                    </a:lnTo>
                                    <a:lnTo>
                                      <a:pt x="173" y="228"/>
                                    </a:lnTo>
                                    <a:lnTo>
                                      <a:pt x="189" y="211"/>
                                    </a:lnTo>
                                    <a:lnTo>
                                      <a:pt x="199" y="192"/>
                                    </a:lnTo>
                                    <a:lnTo>
                                      <a:pt x="203" y="170"/>
                                    </a:lnTo>
                                    <a:lnTo>
                                      <a:pt x="203" y="139"/>
                                    </a:lnTo>
                                    <a:lnTo>
                                      <a:pt x="178" y="134"/>
                                    </a:lnTo>
                                    <a:lnTo>
                                      <a:pt x="148" y="129"/>
                                    </a:lnTo>
                                    <a:lnTo>
                                      <a:pt x="114" y="127"/>
                                    </a:lnTo>
                                    <a:close/>
                                    <a:moveTo>
                                      <a:pt x="116" y="0"/>
                                    </a:moveTo>
                                    <a:lnTo>
                                      <a:pt x="143" y="1"/>
                                    </a:lnTo>
                                    <a:lnTo>
                                      <a:pt x="165" y="7"/>
                                    </a:lnTo>
                                    <a:lnTo>
                                      <a:pt x="184" y="16"/>
                                    </a:lnTo>
                                    <a:lnTo>
                                      <a:pt x="200" y="29"/>
                                    </a:lnTo>
                                    <a:lnTo>
                                      <a:pt x="211" y="44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225" y="80"/>
                                    </a:lnTo>
                                    <a:lnTo>
                                      <a:pt x="226" y="103"/>
                                    </a:lnTo>
                                    <a:lnTo>
                                      <a:pt x="226" y="257"/>
                                    </a:lnTo>
                                    <a:lnTo>
                                      <a:pt x="226" y="261"/>
                                    </a:lnTo>
                                    <a:lnTo>
                                      <a:pt x="225" y="265"/>
                                    </a:lnTo>
                                    <a:lnTo>
                                      <a:pt x="222" y="268"/>
                                    </a:lnTo>
                                    <a:lnTo>
                                      <a:pt x="218" y="269"/>
                                    </a:lnTo>
                                    <a:lnTo>
                                      <a:pt x="214" y="270"/>
                                    </a:lnTo>
                                    <a:lnTo>
                                      <a:pt x="210" y="269"/>
                                    </a:lnTo>
                                    <a:lnTo>
                                      <a:pt x="207" y="268"/>
                                    </a:lnTo>
                                    <a:lnTo>
                                      <a:pt x="204" y="265"/>
                                    </a:lnTo>
                                    <a:lnTo>
                                      <a:pt x="203" y="261"/>
                                    </a:lnTo>
                                    <a:lnTo>
                                      <a:pt x="202" y="257"/>
                                    </a:lnTo>
                                    <a:lnTo>
                                      <a:pt x="202" y="223"/>
                                    </a:lnTo>
                                    <a:lnTo>
                                      <a:pt x="189" y="239"/>
                                    </a:lnTo>
                                    <a:lnTo>
                                      <a:pt x="173" y="252"/>
                                    </a:lnTo>
                                    <a:lnTo>
                                      <a:pt x="154" y="263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1" y="274"/>
                                    </a:lnTo>
                                    <a:lnTo>
                                      <a:pt x="81" y="272"/>
                                    </a:lnTo>
                                    <a:lnTo>
                                      <a:pt x="60" y="268"/>
                                    </a:lnTo>
                                    <a:lnTo>
                                      <a:pt x="41" y="259"/>
                                    </a:lnTo>
                                    <a:lnTo>
                                      <a:pt x="24" y="247"/>
                                    </a:lnTo>
                                    <a:lnTo>
                                      <a:pt x="12" y="232"/>
                                    </a:lnTo>
                                    <a:lnTo>
                                      <a:pt x="4" y="214"/>
                                    </a:lnTo>
                                    <a:lnTo>
                                      <a:pt x="0" y="192"/>
                                    </a:lnTo>
                                    <a:lnTo>
                                      <a:pt x="0" y="190"/>
                                    </a:lnTo>
                                    <a:lnTo>
                                      <a:pt x="2" y="168"/>
                                    </a:lnTo>
                                    <a:lnTo>
                                      <a:pt x="11" y="149"/>
                                    </a:lnTo>
                                    <a:lnTo>
                                      <a:pt x="24" y="134"/>
                                    </a:lnTo>
                                    <a:lnTo>
                                      <a:pt x="41" y="121"/>
                                    </a:lnTo>
                                    <a:lnTo>
                                      <a:pt x="63" y="112"/>
                                    </a:lnTo>
                                    <a:lnTo>
                                      <a:pt x="88" y="106"/>
                                    </a:lnTo>
                                    <a:lnTo>
                                      <a:pt x="115" y="105"/>
                                    </a:lnTo>
                                    <a:lnTo>
                                      <a:pt x="148" y="106"/>
                                    </a:lnTo>
                                    <a:lnTo>
                                      <a:pt x="177" y="110"/>
                                    </a:lnTo>
                                    <a:lnTo>
                                      <a:pt x="202" y="116"/>
                                    </a:lnTo>
                                    <a:lnTo>
                                      <a:pt x="202" y="105"/>
                                    </a:lnTo>
                                    <a:lnTo>
                                      <a:pt x="199" y="80"/>
                                    </a:lnTo>
                                    <a:lnTo>
                                      <a:pt x="192" y="59"/>
                                    </a:lnTo>
                                    <a:lnTo>
                                      <a:pt x="180" y="44"/>
                                    </a:lnTo>
                                    <a:lnTo>
                                      <a:pt x="162" y="33"/>
                                    </a:lnTo>
                                    <a:lnTo>
                                      <a:pt x="141" y="26"/>
                                    </a:lnTo>
                                    <a:lnTo>
                                      <a:pt x="115" y="23"/>
                                    </a:lnTo>
                                    <a:lnTo>
                                      <a:pt x="88" y="26"/>
                                    </a:lnTo>
                                    <a:lnTo>
                                      <a:pt x="63" y="31"/>
                                    </a:lnTo>
                                    <a:lnTo>
                                      <a:pt x="41" y="41"/>
                                    </a:lnTo>
                                    <a:lnTo>
                                      <a:pt x="38" y="42"/>
                                    </a:lnTo>
                                    <a:lnTo>
                                      <a:pt x="35" y="42"/>
                                    </a:lnTo>
                                    <a:lnTo>
                                      <a:pt x="31" y="41"/>
                                    </a:lnTo>
                                    <a:lnTo>
                                      <a:pt x="27" y="40"/>
                                    </a:lnTo>
                                    <a:lnTo>
                                      <a:pt x="24" y="36"/>
                                    </a:lnTo>
                                    <a:lnTo>
                                      <a:pt x="23" y="31"/>
                                    </a:lnTo>
                                    <a:lnTo>
                                      <a:pt x="24" y="26"/>
                                    </a:lnTo>
                                    <a:lnTo>
                                      <a:pt x="26" y="23"/>
                                    </a:lnTo>
                                    <a:lnTo>
                                      <a:pt x="29" y="20"/>
                                    </a:lnTo>
                                    <a:lnTo>
                                      <a:pt x="31" y="19"/>
                                    </a:lnTo>
                                    <a:lnTo>
                                      <a:pt x="57" y="9"/>
                                    </a:lnTo>
                                    <a:lnTo>
                                      <a:pt x="86" y="2"/>
                                    </a:lnTo>
                                    <a:lnTo>
                                      <a:pt x="11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0" name="Freeform 1427"/>
                            <wps:cNvSpPr>
                              <a:spLocks/>
                            </wps:cNvSpPr>
                            <wps:spPr bwMode="auto">
                              <a:xfrm>
                                <a:off x="3624260" y="180979"/>
                                <a:ext cx="228600" cy="428626"/>
                              </a:xfrm>
                              <a:custGeom>
                                <a:avLst/>
                                <a:gdLst>
                                  <a:gd name="T0" fmla="*/ 131 w 144"/>
                                  <a:gd name="T1" fmla="*/ 0 h 270"/>
                                  <a:gd name="T2" fmla="*/ 135 w 144"/>
                                  <a:gd name="T3" fmla="*/ 1 h 270"/>
                                  <a:gd name="T4" fmla="*/ 139 w 144"/>
                                  <a:gd name="T5" fmla="*/ 2 h 270"/>
                                  <a:gd name="T6" fmla="*/ 142 w 144"/>
                                  <a:gd name="T7" fmla="*/ 5 h 270"/>
                                  <a:gd name="T8" fmla="*/ 143 w 144"/>
                                  <a:gd name="T9" fmla="*/ 9 h 270"/>
                                  <a:gd name="T10" fmla="*/ 144 w 144"/>
                                  <a:gd name="T11" fmla="*/ 13 h 270"/>
                                  <a:gd name="T12" fmla="*/ 143 w 144"/>
                                  <a:gd name="T13" fmla="*/ 18 h 270"/>
                                  <a:gd name="T14" fmla="*/ 142 w 144"/>
                                  <a:gd name="T15" fmla="*/ 22 h 270"/>
                                  <a:gd name="T16" fmla="*/ 139 w 144"/>
                                  <a:gd name="T17" fmla="*/ 24 h 270"/>
                                  <a:gd name="T18" fmla="*/ 135 w 144"/>
                                  <a:gd name="T19" fmla="*/ 27 h 270"/>
                                  <a:gd name="T20" fmla="*/ 131 w 144"/>
                                  <a:gd name="T21" fmla="*/ 27 h 270"/>
                                  <a:gd name="T22" fmla="*/ 110 w 144"/>
                                  <a:gd name="T23" fmla="*/ 31 h 270"/>
                                  <a:gd name="T24" fmla="*/ 91 w 144"/>
                                  <a:gd name="T25" fmla="*/ 38 h 270"/>
                                  <a:gd name="T26" fmla="*/ 73 w 144"/>
                                  <a:gd name="T27" fmla="*/ 49 h 270"/>
                                  <a:gd name="T28" fmla="*/ 56 w 144"/>
                                  <a:gd name="T29" fmla="*/ 63 h 270"/>
                                  <a:gd name="T30" fmla="*/ 44 w 144"/>
                                  <a:gd name="T31" fmla="*/ 82 h 270"/>
                                  <a:gd name="T32" fmla="*/ 33 w 144"/>
                                  <a:gd name="T33" fmla="*/ 105 h 270"/>
                                  <a:gd name="T34" fmla="*/ 27 w 144"/>
                                  <a:gd name="T35" fmla="*/ 129 h 270"/>
                                  <a:gd name="T36" fmla="*/ 25 w 144"/>
                                  <a:gd name="T37" fmla="*/ 160 h 270"/>
                                  <a:gd name="T38" fmla="*/ 25 w 144"/>
                                  <a:gd name="T39" fmla="*/ 257 h 270"/>
                                  <a:gd name="T40" fmla="*/ 25 w 144"/>
                                  <a:gd name="T41" fmla="*/ 261 h 270"/>
                                  <a:gd name="T42" fmla="*/ 22 w 144"/>
                                  <a:gd name="T43" fmla="*/ 265 h 270"/>
                                  <a:gd name="T44" fmla="*/ 19 w 144"/>
                                  <a:gd name="T45" fmla="*/ 268 h 270"/>
                                  <a:gd name="T46" fmla="*/ 16 w 144"/>
                                  <a:gd name="T47" fmla="*/ 269 h 270"/>
                                  <a:gd name="T48" fmla="*/ 12 w 144"/>
                                  <a:gd name="T49" fmla="*/ 270 h 270"/>
                                  <a:gd name="T50" fmla="*/ 8 w 144"/>
                                  <a:gd name="T51" fmla="*/ 269 h 270"/>
                                  <a:gd name="T52" fmla="*/ 5 w 144"/>
                                  <a:gd name="T53" fmla="*/ 268 h 270"/>
                                  <a:gd name="T54" fmla="*/ 1 w 144"/>
                                  <a:gd name="T55" fmla="*/ 265 h 270"/>
                                  <a:gd name="T56" fmla="*/ 0 w 144"/>
                                  <a:gd name="T57" fmla="*/ 261 h 270"/>
                                  <a:gd name="T58" fmla="*/ 0 w 144"/>
                                  <a:gd name="T59" fmla="*/ 257 h 270"/>
                                  <a:gd name="T60" fmla="*/ 0 w 144"/>
                                  <a:gd name="T61" fmla="*/ 15 h 270"/>
                                  <a:gd name="T62" fmla="*/ 0 w 144"/>
                                  <a:gd name="T63" fmla="*/ 11 h 270"/>
                                  <a:gd name="T64" fmla="*/ 1 w 144"/>
                                  <a:gd name="T65" fmla="*/ 7 h 270"/>
                                  <a:gd name="T66" fmla="*/ 4 w 144"/>
                                  <a:gd name="T67" fmla="*/ 4 h 270"/>
                                  <a:gd name="T68" fmla="*/ 8 w 144"/>
                                  <a:gd name="T69" fmla="*/ 2 h 270"/>
                                  <a:gd name="T70" fmla="*/ 12 w 144"/>
                                  <a:gd name="T71" fmla="*/ 2 h 270"/>
                                  <a:gd name="T72" fmla="*/ 16 w 144"/>
                                  <a:gd name="T73" fmla="*/ 2 h 270"/>
                                  <a:gd name="T74" fmla="*/ 19 w 144"/>
                                  <a:gd name="T75" fmla="*/ 4 h 270"/>
                                  <a:gd name="T76" fmla="*/ 22 w 144"/>
                                  <a:gd name="T77" fmla="*/ 7 h 270"/>
                                  <a:gd name="T78" fmla="*/ 25 w 144"/>
                                  <a:gd name="T79" fmla="*/ 11 h 270"/>
                                  <a:gd name="T80" fmla="*/ 25 w 144"/>
                                  <a:gd name="T81" fmla="*/ 15 h 270"/>
                                  <a:gd name="T82" fmla="*/ 25 w 144"/>
                                  <a:gd name="T83" fmla="*/ 78 h 270"/>
                                  <a:gd name="T84" fmla="*/ 38 w 144"/>
                                  <a:gd name="T85" fmla="*/ 55 h 270"/>
                                  <a:gd name="T86" fmla="*/ 54 w 144"/>
                                  <a:gd name="T87" fmla="*/ 36 h 270"/>
                                  <a:gd name="T88" fmla="*/ 73 w 144"/>
                                  <a:gd name="T89" fmla="*/ 20 h 270"/>
                                  <a:gd name="T90" fmla="*/ 92 w 144"/>
                                  <a:gd name="T91" fmla="*/ 9 h 270"/>
                                  <a:gd name="T92" fmla="*/ 111 w 144"/>
                                  <a:gd name="T93" fmla="*/ 2 h 270"/>
                                  <a:gd name="T94" fmla="*/ 131 w 144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4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4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5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6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3" y="105"/>
                                    </a:lnTo>
                                    <a:lnTo>
                                      <a:pt x="27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19" y="268"/>
                                    </a:lnTo>
                                    <a:lnTo>
                                      <a:pt x="16" y="269"/>
                                    </a:lnTo>
                                    <a:lnTo>
                                      <a:pt x="12" y="270"/>
                                    </a:lnTo>
                                    <a:lnTo>
                                      <a:pt x="8" y="269"/>
                                    </a:lnTo>
                                    <a:lnTo>
                                      <a:pt x="5" y="268"/>
                                    </a:lnTo>
                                    <a:lnTo>
                                      <a:pt x="1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1" y="7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12" y="2"/>
                                    </a:lnTo>
                                    <a:lnTo>
                                      <a:pt x="16" y="2"/>
                                    </a:lnTo>
                                    <a:lnTo>
                                      <a:pt x="19" y="4"/>
                                    </a:lnTo>
                                    <a:lnTo>
                                      <a:pt x="22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8" y="55"/>
                                    </a:lnTo>
                                    <a:lnTo>
                                      <a:pt x="54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2" y="9"/>
                                    </a:lnTo>
                                    <a:lnTo>
                                      <a:pt x="111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1" name="Freeform 1428"/>
                            <wps:cNvSpPr>
                              <a:spLocks/>
                            </wps:cNvSpPr>
                            <wps:spPr bwMode="auto">
                              <a:xfrm>
                                <a:off x="3908420" y="49219"/>
                                <a:ext cx="254000" cy="565149"/>
                              </a:xfrm>
                              <a:custGeom>
                                <a:avLst/>
                                <a:gdLst>
                                  <a:gd name="T0" fmla="*/ 53 w 160"/>
                                  <a:gd name="T1" fmla="*/ 0 h 356"/>
                                  <a:gd name="T2" fmla="*/ 57 w 160"/>
                                  <a:gd name="T3" fmla="*/ 1 h 356"/>
                                  <a:gd name="T4" fmla="*/ 61 w 160"/>
                                  <a:gd name="T5" fmla="*/ 4 h 356"/>
                                  <a:gd name="T6" fmla="*/ 64 w 160"/>
                                  <a:gd name="T7" fmla="*/ 8 h 356"/>
                                  <a:gd name="T8" fmla="*/ 66 w 160"/>
                                  <a:gd name="T9" fmla="*/ 14 h 356"/>
                                  <a:gd name="T10" fmla="*/ 66 w 160"/>
                                  <a:gd name="T11" fmla="*/ 87 h 356"/>
                                  <a:gd name="T12" fmla="*/ 148 w 160"/>
                                  <a:gd name="T13" fmla="*/ 87 h 356"/>
                                  <a:gd name="T14" fmla="*/ 152 w 160"/>
                                  <a:gd name="T15" fmla="*/ 88 h 356"/>
                                  <a:gd name="T16" fmla="*/ 156 w 160"/>
                                  <a:gd name="T17" fmla="*/ 91 h 356"/>
                                  <a:gd name="T18" fmla="*/ 159 w 160"/>
                                  <a:gd name="T19" fmla="*/ 94 h 356"/>
                                  <a:gd name="T20" fmla="*/ 160 w 160"/>
                                  <a:gd name="T21" fmla="*/ 99 h 356"/>
                                  <a:gd name="T22" fmla="*/ 159 w 160"/>
                                  <a:gd name="T23" fmla="*/ 103 h 356"/>
                                  <a:gd name="T24" fmla="*/ 156 w 160"/>
                                  <a:gd name="T25" fmla="*/ 106 h 356"/>
                                  <a:gd name="T26" fmla="*/ 152 w 160"/>
                                  <a:gd name="T27" fmla="*/ 109 h 356"/>
                                  <a:gd name="T28" fmla="*/ 148 w 160"/>
                                  <a:gd name="T29" fmla="*/ 110 h 356"/>
                                  <a:gd name="T30" fmla="*/ 66 w 160"/>
                                  <a:gd name="T31" fmla="*/ 110 h 356"/>
                                  <a:gd name="T32" fmla="*/ 66 w 160"/>
                                  <a:gd name="T33" fmla="*/ 280 h 356"/>
                                  <a:gd name="T34" fmla="*/ 67 w 160"/>
                                  <a:gd name="T35" fmla="*/ 297 h 356"/>
                                  <a:gd name="T36" fmla="*/ 72 w 160"/>
                                  <a:gd name="T37" fmla="*/ 311 h 356"/>
                                  <a:gd name="T38" fmla="*/ 81 w 160"/>
                                  <a:gd name="T39" fmla="*/ 320 h 356"/>
                                  <a:gd name="T40" fmla="*/ 92 w 160"/>
                                  <a:gd name="T41" fmla="*/ 327 h 356"/>
                                  <a:gd name="T42" fmla="*/ 104 w 160"/>
                                  <a:gd name="T43" fmla="*/ 330 h 356"/>
                                  <a:gd name="T44" fmla="*/ 118 w 160"/>
                                  <a:gd name="T45" fmla="*/ 331 h 356"/>
                                  <a:gd name="T46" fmla="*/ 133 w 160"/>
                                  <a:gd name="T47" fmla="*/ 330 h 356"/>
                                  <a:gd name="T48" fmla="*/ 143 w 160"/>
                                  <a:gd name="T49" fmla="*/ 328 h 356"/>
                                  <a:gd name="T50" fmla="*/ 148 w 160"/>
                                  <a:gd name="T51" fmla="*/ 327 h 356"/>
                                  <a:gd name="T52" fmla="*/ 152 w 160"/>
                                  <a:gd name="T53" fmla="*/ 327 h 356"/>
                                  <a:gd name="T54" fmla="*/ 156 w 160"/>
                                  <a:gd name="T55" fmla="*/ 330 h 356"/>
                                  <a:gd name="T56" fmla="*/ 159 w 160"/>
                                  <a:gd name="T57" fmla="*/ 334 h 356"/>
                                  <a:gd name="T58" fmla="*/ 159 w 160"/>
                                  <a:gd name="T59" fmla="*/ 338 h 356"/>
                                  <a:gd name="T60" fmla="*/ 159 w 160"/>
                                  <a:gd name="T61" fmla="*/ 341 h 356"/>
                                  <a:gd name="T62" fmla="*/ 158 w 160"/>
                                  <a:gd name="T63" fmla="*/ 345 h 356"/>
                                  <a:gd name="T64" fmla="*/ 155 w 160"/>
                                  <a:gd name="T65" fmla="*/ 346 h 356"/>
                                  <a:gd name="T66" fmla="*/ 151 w 160"/>
                                  <a:gd name="T67" fmla="*/ 349 h 356"/>
                                  <a:gd name="T68" fmla="*/ 134 w 160"/>
                                  <a:gd name="T69" fmla="*/ 353 h 356"/>
                                  <a:gd name="T70" fmla="*/ 114 w 160"/>
                                  <a:gd name="T71" fmla="*/ 356 h 356"/>
                                  <a:gd name="T72" fmla="*/ 94 w 160"/>
                                  <a:gd name="T73" fmla="*/ 353 h 356"/>
                                  <a:gd name="T74" fmla="*/ 77 w 160"/>
                                  <a:gd name="T75" fmla="*/ 348 h 356"/>
                                  <a:gd name="T76" fmla="*/ 61 w 160"/>
                                  <a:gd name="T77" fmla="*/ 338 h 356"/>
                                  <a:gd name="T78" fmla="*/ 50 w 160"/>
                                  <a:gd name="T79" fmla="*/ 324 h 356"/>
                                  <a:gd name="T80" fmla="*/ 44 w 160"/>
                                  <a:gd name="T81" fmla="*/ 306 h 356"/>
                                  <a:gd name="T82" fmla="*/ 41 w 160"/>
                                  <a:gd name="T83" fmla="*/ 283 h 356"/>
                                  <a:gd name="T84" fmla="*/ 41 w 160"/>
                                  <a:gd name="T85" fmla="*/ 110 h 356"/>
                                  <a:gd name="T86" fmla="*/ 12 w 160"/>
                                  <a:gd name="T87" fmla="*/ 110 h 356"/>
                                  <a:gd name="T88" fmla="*/ 8 w 160"/>
                                  <a:gd name="T89" fmla="*/ 109 h 356"/>
                                  <a:gd name="T90" fmla="*/ 4 w 160"/>
                                  <a:gd name="T91" fmla="*/ 106 h 356"/>
                                  <a:gd name="T92" fmla="*/ 1 w 160"/>
                                  <a:gd name="T93" fmla="*/ 103 h 356"/>
                                  <a:gd name="T94" fmla="*/ 0 w 160"/>
                                  <a:gd name="T95" fmla="*/ 98 h 356"/>
                                  <a:gd name="T96" fmla="*/ 1 w 160"/>
                                  <a:gd name="T97" fmla="*/ 94 h 356"/>
                                  <a:gd name="T98" fmla="*/ 4 w 160"/>
                                  <a:gd name="T99" fmla="*/ 91 h 356"/>
                                  <a:gd name="T100" fmla="*/ 8 w 160"/>
                                  <a:gd name="T101" fmla="*/ 88 h 356"/>
                                  <a:gd name="T102" fmla="*/ 12 w 160"/>
                                  <a:gd name="T103" fmla="*/ 87 h 356"/>
                                  <a:gd name="T104" fmla="*/ 41 w 160"/>
                                  <a:gd name="T105" fmla="*/ 87 h 356"/>
                                  <a:gd name="T106" fmla="*/ 41 w 160"/>
                                  <a:gd name="T107" fmla="*/ 14 h 356"/>
                                  <a:gd name="T108" fmla="*/ 41 w 160"/>
                                  <a:gd name="T109" fmla="*/ 9 h 356"/>
                                  <a:gd name="T110" fmla="*/ 42 w 160"/>
                                  <a:gd name="T111" fmla="*/ 5 h 356"/>
                                  <a:gd name="T112" fmla="*/ 45 w 160"/>
                                  <a:gd name="T113" fmla="*/ 3 h 356"/>
                                  <a:gd name="T114" fmla="*/ 49 w 160"/>
                                  <a:gd name="T115" fmla="*/ 1 h 356"/>
                                  <a:gd name="T116" fmla="*/ 53 w 160"/>
                                  <a:gd name="T117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160" h="356">
                                    <a:moveTo>
                                      <a:pt x="53" y="0"/>
                                    </a:moveTo>
                                    <a:lnTo>
                                      <a:pt x="57" y="1"/>
                                    </a:lnTo>
                                    <a:lnTo>
                                      <a:pt x="61" y="4"/>
                                    </a:lnTo>
                                    <a:lnTo>
                                      <a:pt x="64" y="8"/>
                                    </a:lnTo>
                                    <a:lnTo>
                                      <a:pt x="66" y="14"/>
                                    </a:lnTo>
                                    <a:lnTo>
                                      <a:pt x="66" y="87"/>
                                    </a:lnTo>
                                    <a:lnTo>
                                      <a:pt x="148" y="87"/>
                                    </a:lnTo>
                                    <a:lnTo>
                                      <a:pt x="152" y="88"/>
                                    </a:lnTo>
                                    <a:lnTo>
                                      <a:pt x="156" y="91"/>
                                    </a:lnTo>
                                    <a:lnTo>
                                      <a:pt x="159" y="94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59" y="103"/>
                                    </a:lnTo>
                                    <a:lnTo>
                                      <a:pt x="156" y="106"/>
                                    </a:lnTo>
                                    <a:lnTo>
                                      <a:pt x="152" y="109"/>
                                    </a:lnTo>
                                    <a:lnTo>
                                      <a:pt x="148" y="110"/>
                                    </a:lnTo>
                                    <a:lnTo>
                                      <a:pt x="66" y="110"/>
                                    </a:lnTo>
                                    <a:lnTo>
                                      <a:pt x="66" y="280"/>
                                    </a:lnTo>
                                    <a:lnTo>
                                      <a:pt x="67" y="297"/>
                                    </a:lnTo>
                                    <a:lnTo>
                                      <a:pt x="72" y="311"/>
                                    </a:lnTo>
                                    <a:lnTo>
                                      <a:pt x="81" y="320"/>
                                    </a:lnTo>
                                    <a:lnTo>
                                      <a:pt x="92" y="327"/>
                                    </a:lnTo>
                                    <a:lnTo>
                                      <a:pt x="104" y="330"/>
                                    </a:lnTo>
                                    <a:lnTo>
                                      <a:pt x="118" y="331"/>
                                    </a:lnTo>
                                    <a:lnTo>
                                      <a:pt x="133" y="330"/>
                                    </a:lnTo>
                                    <a:lnTo>
                                      <a:pt x="143" y="328"/>
                                    </a:lnTo>
                                    <a:lnTo>
                                      <a:pt x="148" y="327"/>
                                    </a:lnTo>
                                    <a:lnTo>
                                      <a:pt x="152" y="327"/>
                                    </a:lnTo>
                                    <a:lnTo>
                                      <a:pt x="156" y="330"/>
                                    </a:lnTo>
                                    <a:lnTo>
                                      <a:pt x="159" y="334"/>
                                    </a:lnTo>
                                    <a:lnTo>
                                      <a:pt x="159" y="338"/>
                                    </a:lnTo>
                                    <a:lnTo>
                                      <a:pt x="159" y="341"/>
                                    </a:lnTo>
                                    <a:lnTo>
                                      <a:pt x="158" y="345"/>
                                    </a:lnTo>
                                    <a:lnTo>
                                      <a:pt x="155" y="346"/>
                                    </a:lnTo>
                                    <a:lnTo>
                                      <a:pt x="151" y="349"/>
                                    </a:lnTo>
                                    <a:lnTo>
                                      <a:pt x="134" y="353"/>
                                    </a:lnTo>
                                    <a:lnTo>
                                      <a:pt x="114" y="356"/>
                                    </a:lnTo>
                                    <a:lnTo>
                                      <a:pt x="94" y="353"/>
                                    </a:lnTo>
                                    <a:lnTo>
                                      <a:pt x="77" y="348"/>
                                    </a:lnTo>
                                    <a:lnTo>
                                      <a:pt x="61" y="338"/>
                                    </a:lnTo>
                                    <a:lnTo>
                                      <a:pt x="50" y="324"/>
                                    </a:lnTo>
                                    <a:lnTo>
                                      <a:pt x="44" y="306"/>
                                    </a:lnTo>
                                    <a:lnTo>
                                      <a:pt x="41" y="283"/>
                                    </a:lnTo>
                                    <a:lnTo>
                                      <a:pt x="41" y="110"/>
                                    </a:lnTo>
                                    <a:lnTo>
                                      <a:pt x="12" y="110"/>
                                    </a:lnTo>
                                    <a:lnTo>
                                      <a:pt x="8" y="109"/>
                                    </a:lnTo>
                                    <a:lnTo>
                                      <a:pt x="4" y="106"/>
                                    </a:lnTo>
                                    <a:lnTo>
                                      <a:pt x="1" y="103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1" y="9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8" y="88"/>
                                    </a:lnTo>
                                    <a:lnTo>
                                      <a:pt x="12" y="87"/>
                                    </a:lnTo>
                                    <a:lnTo>
                                      <a:pt x="41" y="87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41" y="9"/>
                                    </a:lnTo>
                                    <a:lnTo>
                                      <a:pt x="42" y="5"/>
                                    </a:lnTo>
                                    <a:lnTo>
                                      <a:pt x="45" y="3"/>
                                    </a:lnTo>
                                    <a:lnTo>
                                      <a:pt x="49" y="1"/>
                                    </a:lnTo>
                                    <a:lnTo>
                                      <a:pt x="5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2" name="Freeform 1429"/>
                            <wps:cNvSpPr>
                              <a:spLocks/>
                            </wps:cNvSpPr>
                            <wps:spPr bwMode="auto">
                              <a:xfrm>
                                <a:off x="4241798" y="177806"/>
                                <a:ext cx="355600" cy="431798"/>
                              </a:xfrm>
                              <a:custGeom>
                                <a:avLst/>
                                <a:gdLst>
                                  <a:gd name="T0" fmla="*/ 120 w 224"/>
                                  <a:gd name="T1" fmla="*/ 0 h 272"/>
                                  <a:gd name="T2" fmla="*/ 146 w 224"/>
                                  <a:gd name="T3" fmla="*/ 3 h 272"/>
                                  <a:gd name="T4" fmla="*/ 169 w 224"/>
                                  <a:gd name="T5" fmla="*/ 10 h 272"/>
                                  <a:gd name="T6" fmla="*/ 188 w 224"/>
                                  <a:gd name="T7" fmla="*/ 22 h 272"/>
                                  <a:gd name="T8" fmla="*/ 203 w 224"/>
                                  <a:gd name="T9" fmla="*/ 39 h 272"/>
                                  <a:gd name="T10" fmla="*/ 216 w 224"/>
                                  <a:gd name="T11" fmla="*/ 60 h 272"/>
                                  <a:gd name="T12" fmla="*/ 223 w 224"/>
                                  <a:gd name="T13" fmla="*/ 83 h 272"/>
                                  <a:gd name="T14" fmla="*/ 224 w 224"/>
                                  <a:gd name="T15" fmla="*/ 108 h 272"/>
                                  <a:gd name="T16" fmla="*/ 224 w 224"/>
                                  <a:gd name="T17" fmla="*/ 259 h 272"/>
                                  <a:gd name="T18" fmla="*/ 224 w 224"/>
                                  <a:gd name="T19" fmla="*/ 263 h 272"/>
                                  <a:gd name="T20" fmla="*/ 223 w 224"/>
                                  <a:gd name="T21" fmla="*/ 267 h 272"/>
                                  <a:gd name="T22" fmla="*/ 220 w 224"/>
                                  <a:gd name="T23" fmla="*/ 270 h 272"/>
                                  <a:gd name="T24" fmla="*/ 216 w 224"/>
                                  <a:gd name="T25" fmla="*/ 271 h 272"/>
                                  <a:gd name="T26" fmla="*/ 212 w 224"/>
                                  <a:gd name="T27" fmla="*/ 272 h 272"/>
                                  <a:gd name="T28" fmla="*/ 207 w 224"/>
                                  <a:gd name="T29" fmla="*/ 271 h 272"/>
                                  <a:gd name="T30" fmla="*/ 205 w 224"/>
                                  <a:gd name="T31" fmla="*/ 270 h 272"/>
                                  <a:gd name="T32" fmla="*/ 202 w 224"/>
                                  <a:gd name="T33" fmla="*/ 267 h 272"/>
                                  <a:gd name="T34" fmla="*/ 199 w 224"/>
                                  <a:gd name="T35" fmla="*/ 263 h 272"/>
                                  <a:gd name="T36" fmla="*/ 199 w 224"/>
                                  <a:gd name="T37" fmla="*/ 259 h 272"/>
                                  <a:gd name="T38" fmla="*/ 199 w 224"/>
                                  <a:gd name="T39" fmla="*/ 114 h 272"/>
                                  <a:gd name="T40" fmla="*/ 196 w 224"/>
                                  <a:gd name="T41" fmla="*/ 87 h 272"/>
                                  <a:gd name="T42" fmla="*/ 190 w 224"/>
                                  <a:gd name="T43" fmla="*/ 65 h 272"/>
                                  <a:gd name="T44" fmla="*/ 177 w 224"/>
                                  <a:gd name="T45" fmla="*/ 47 h 272"/>
                                  <a:gd name="T46" fmla="*/ 161 w 224"/>
                                  <a:gd name="T47" fmla="*/ 35 h 272"/>
                                  <a:gd name="T48" fmla="*/ 140 w 224"/>
                                  <a:gd name="T49" fmla="*/ 26 h 272"/>
                                  <a:gd name="T50" fmla="*/ 115 w 224"/>
                                  <a:gd name="T51" fmla="*/ 22 h 272"/>
                                  <a:gd name="T52" fmla="*/ 91 w 224"/>
                                  <a:gd name="T53" fmla="*/ 26 h 272"/>
                                  <a:gd name="T54" fmla="*/ 69 w 224"/>
                                  <a:gd name="T55" fmla="*/ 35 h 272"/>
                                  <a:gd name="T56" fmla="*/ 51 w 224"/>
                                  <a:gd name="T57" fmla="*/ 50 h 272"/>
                                  <a:gd name="T58" fmla="*/ 37 w 224"/>
                                  <a:gd name="T59" fmla="*/ 68 h 272"/>
                                  <a:gd name="T60" fmla="*/ 27 w 224"/>
                                  <a:gd name="T61" fmla="*/ 91 h 272"/>
                                  <a:gd name="T62" fmla="*/ 25 w 224"/>
                                  <a:gd name="T63" fmla="*/ 118 h 272"/>
                                  <a:gd name="T64" fmla="*/ 25 w 224"/>
                                  <a:gd name="T65" fmla="*/ 259 h 272"/>
                                  <a:gd name="T66" fmla="*/ 23 w 224"/>
                                  <a:gd name="T67" fmla="*/ 263 h 272"/>
                                  <a:gd name="T68" fmla="*/ 22 w 224"/>
                                  <a:gd name="T69" fmla="*/ 267 h 272"/>
                                  <a:gd name="T70" fmla="*/ 19 w 224"/>
                                  <a:gd name="T71" fmla="*/ 270 h 272"/>
                                  <a:gd name="T72" fmla="*/ 16 w 224"/>
                                  <a:gd name="T73" fmla="*/ 271 h 272"/>
                                  <a:gd name="T74" fmla="*/ 12 w 224"/>
                                  <a:gd name="T75" fmla="*/ 272 h 272"/>
                                  <a:gd name="T76" fmla="*/ 8 w 224"/>
                                  <a:gd name="T77" fmla="*/ 271 h 272"/>
                                  <a:gd name="T78" fmla="*/ 4 w 224"/>
                                  <a:gd name="T79" fmla="*/ 270 h 272"/>
                                  <a:gd name="T80" fmla="*/ 1 w 224"/>
                                  <a:gd name="T81" fmla="*/ 267 h 272"/>
                                  <a:gd name="T82" fmla="*/ 0 w 224"/>
                                  <a:gd name="T83" fmla="*/ 263 h 272"/>
                                  <a:gd name="T84" fmla="*/ 0 w 224"/>
                                  <a:gd name="T85" fmla="*/ 259 h 272"/>
                                  <a:gd name="T86" fmla="*/ 0 w 224"/>
                                  <a:gd name="T87" fmla="*/ 17 h 272"/>
                                  <a:gd name="T88" fmla="*/ 0 w 224"/>
                                  <a:gd name="T89" fmla="*/ 13 h 272"/>
                                  <a:gd name="T90" fmla="*/ 1 w 224"/>
                                  <a:gd name="T91" fmla="*/ 9 h 272"/>
                                  <a:gd name="T92" fmla="*/ 4 w 224"/>
                                  <a:gd name="T93" fmla="*/ 6 h 272"/>
                                  <a:gd name="T94" fmla="*/ 8 w 224"/>
                                  <a:gd name="T95" fmla="*/ 4 h 272"/>
                                  <a:gd name="T96" fmla="*/ 12 w 224"/>
                                  <a:gd name="T97" fmla="*/ 4 h 272"/>
                                  <a:gd name="T98" fmla="*/ 16 w 224"/>
                                  <a:gd name="T99" fmla="*/ 4 h 272"/>
                                  <a:gd name="T100" fmla="*/ 19 w 224"/>
                                  <a:gd name="T101" fmla="*/ 6 h 272"/>
                                  <a:gd name="T102" fmla="*/ 22 w 224"/>
                                  <a:gd name="T103" fmla="*/ 9 h 272"/>
                                  <a:gd name="T104" fmla="*/ 23 w 224"/>
                                  <a:gd name="T105" fmla="*/ 13 h 272"/>
                                  <a:gd name="T106" fmla="*/ 25 w 224"/>
                                  <a:gd name="T107" fmla="*/ 17 h 272"/>
                                  <a:gd name="T108" fmla="*/ 25 w 224"/>
                                  <a:gd name="T109" fmla="*/ 55 h 272"/>
                                  <a:gd name="T110" fmla="*/ 37 w 224"/>
                                  <a:gd name="T111" fmla="*/ 38 h 272"/>
                                  <a:gd name="T112" fmla="*/ 52 w 224"/>
                                  <a:gd name="T113" fmla="*/ 22 h 272"/>
                                  <a:gd name="T114" fmla="*/ 70 w 224"/>
                                  <a:gd name="T115" fmla="*/ 10 h 272"/>
                                  <a:gd name="T116" fmla="*/ 93 w 224"/>
                                  <a:gd name="T117" fmla="*/ 3 h 272"/>
                                  <a:gd name="T118" fmla="*/ 120 w 224"/>
                                  <a:gd name="T119" fmla="*/ 0 h 2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224" h="272">
                                    <a:moveTo>
                                      <a:pt x="120" y="0"/>
                                    </a:moveTo>
                                    <a:lnTo>
                                      <a:pt x="146" y="3"/>
                                    </a:lnTo>
                                    <a:lnTo>
                                      <a:pt x="169" y="10"/>
                                    </a:lnTo>
                                    <a:lnTo>
                                      <a:pt x="188" y="22"/>
                                    </a:lnTo>
                                    <a:lnTo>
                                      <a:pt x="203" y="39"/>
                                    </a:lnTo>
                                    <a:lnTo>
                                      <a:pt x="216" y="60"/>
                                    </a:lnTo>
                                    <a:lnTo>
                                      <a:pt x="223" y="83"/>
                                    </a:lnTo>
                                    <a:lnTo>
                                      <a:pt x="224" y="108"/>
                                    </a:lnTo>
                                    <a:lnTo>
                                      <a:pt x="224" y="259"/>
                                    </a:lnTo>
                                    <a:lnTo>
                                      <a:pt x="224" y="263"/>
                                    </a:lnTo>
                                    <a:lnTo>
                                      <a:pt x="223" y="267"/>
                                    </a:lnTo>
                                    <a:lnTo>
                                      <a:pt x="220" y="270"/>
                                    </a:lnTo>
                                    <a:lnTo>
                                      <a:pt x="216" y="271"/>
                                    </a:lnTo>
                                    <a:lnTo>
                                      <a:pt x="212" y="272"/>
                                    </a:lnTo>
                                    <a:lnTo>
                                      <a:pt x="207" y="271"/>
                                    </a:lnTo>
                                    <a:lnTo>
                                      <a:pt x="205" y="270"/>
                                    </a:lnTo>
                                    <a:lnTo>
                                      <a:pt x="202" y="267"/>
                                    </a:lnTo>
                                    <a:lnTo>
                                      <a:pt x="199" y="263"/>
                                    </a:lnTo>
                                    <a:lnTo>
                                      <a:pt x="199" y="259"/>
                                    </a:lnTo>
                                    <a:lnTo>
                                      <a:pt x="199" y="114"/>
                                    </a:lnTo>
                                    <a:lnTo>
                                      <a:pt x="196" y="87"/>
                                    </a:lnTo>
                                    <a:lnTo>
                                      <a:pt x="190" y="65"/>
                                    </a:lnTo>
                                    <a:lnTo>
                                      <a:pt x="177" y="47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40" y="26"/>
                                    </a:lnTo>
                                    <a:lnTo>
                                      <a:pt x="115" y="22"/>
                                    </a:lnTo>
                                    <a:lnTo>
                                      <a:pt x="91" y="26"/>
                                    </a:lnTo>
                                    <a:lnTo>
                                      <a:pt x="69" y="35"/>
                                    </a:lnTo>
                                    <a:lnTo>
                                      <a:pt x="51" y="50"/>
                                    </a:lnTo>
                                    <a:lnTo>
                                      <a:pt x="37" y="68"/>
                                    </a:lnTo>
                                    <a:lnTo>
                                      <a:pt x="27" y="91"/>
                                    </a:lnTo>
                                    <a:lnTo>
                                      <a:pt x="25" y="118"/>
                                    </a:lnTo>
                                    <a:lnTo>
                                      <a:pt x="25" y="259"/>
                                    </a:lnTo>
                                    <a:lnTo>
                                      <a:pt x="23" y="263"/>
                                    </a:lnTo>
                                    <a:lnTo>
                                      <a:pt x="22" y="267"/>
                                    </a:lnTo>
                                    <a:lnTo>
                                      <a:pt x="19" y="270"/>
                                    </a:lnTo>
                                    <a:lnTo>
                                      <a:pt x="16" y="271"/>
                                    </a:lnTo>
                                    <a:lnTo>
                                      <a:pt x="12" y="272"/>
                                    </a:lnTo>
                                    <a:lnTo>
                                      <a:pt x="8" y="271"/>
                                    </a:lnTo>
                                    <a:lnTo>
                                      <a:pt x="4" y="270"/>
                                    </a:lnTo>
                                    <a:lnTo>
                                      <a:pt x="1" y="267"/>
                                    </a:lnTo>
                                    <a:lnTo>
                                      <a:pt x="0" y="263"/>
                                    </a:lnTo>
                                    <a:lnTo>
                                      <a:pt x="0" y="259"/>
                                    </a:lnTo>
                                    <a:lnTo>
                                      <a:pt x="0" y="17"/>
                                    </a:lnTo>
                                    <a:lnTo>
                                      <a:pt x="0" y="13"/>
                                    </a:lnTo>
                                    <a:lnTo>
                                      <a:pt x="1" y="9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8" y="4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19" y="6"/>
                                    </a:lnTo>
                                    <a:lnTo>
                                      <a:pt x="22" y="9"/>
                                    </a:lnTo>
                                    <a:lnTo>
                                      <a:pt x="23" y="13"/>
                                    </a:lnTo>
                                    <a:lnTo>
                                      <a:pt x="25" y="17"/>
                                    </a:lnTo>
                                    <a:lnTo>
                                      <a:pt x="25" y="55"/>
                                    </a:lnTo>
                                    <a:lnTo>
                                      <a:pt x="37" y="38"/>
                                    </a:lnTo>
                                    <a:lnTo>
                                      <a:pt x="52" y="22"/>
                                    </a:lnTo>
                                    <a:lnTo>
                                      <a:pt x="70" y="10"/>
                                    </a:lnTo>
                                    <a:lnTo>
                                      <a:pt x="93" y="3"/>
                                    </a:lnTo>
                                    <a:lnTo>
                                      <a:pt x="1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3" name="Freeform 143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679945" y="177806"/>
                                <a:ext cx="388937" cy="438149"/>
                              </a:xfrm>
                              <a:custGeom>
                                <a:avLst/>
                                <a:gdLst>
                                  <a:gd name="T0" fmla="*/ 99 w 245"/>
                                  <a:gd name="T1" fmla="*/ 26 h 276"/>
                                  <a:gd name="T2" fmla="*/ 58 w 245"/>
                                  <a:gd name="T3" fmla="*/ 53 h 276"/>
                                  <a:gd name="T4" fmla="*/ 32 w 245"/>
                                  <a:gd name="T5" fmla="*/ 97 h 276"/>
                                  <a:gd name="T6" fmla="*/ 219 w 245"/>
                                  <a:gd name="T7" fmla="*/ 126 h 276"/>
                                  <a:gd name="T8" fmla="*/ 209 w 245"/>
                                  <a:gd name="T9" fmla="*/ 82 h 276"/>
                                  <a:gd name="T10" fmla="*/ 186 w 245"/>
                                  <a:gd name="T11" fmla="*/ 46 h 276"/>
                                  <a:gd name="T12" fmla="*/ 147 w 245"/>
                                  <a:gd name="T13" fmla="*/ 26 h 276"/>
                                  <a:gd name="T14" fmla="*/ 125 w 245"/>
                                  <a:gd name="T15" fmla="*/ 0 h 276"/>
                                  <a:gd name="T16" fmla="*/ 182 w 245"/>
                                  <a:gd name="T17" fmla="*/ 14 h 276"/>
                                  <a:gd name="T18" fmla="*/ 222 w 245"/>
                                  <a:gd name="T19" fmla="*/ 51 h 276"/>
                                  <a:gd name="T20" fmla="*/ 242 w 245"/>
                                  <a:gd name="T21" fmla="*/ 105 h 276"/>
                                  <a:gd name="T22" fmla="*/ 245 w 245"/>
                                  <a:gd name="T23" fmla="*/ 141 h 276"/>
                                  <a:gd name="T24" fmla="*/ 238 w 245"/>
                                  <a:gd name="T25" fmla="*/ 147 h 276"/>
                                  <a:gd name="T26" fmla="*/ 28 w 245"/>
                                  <a:gd name="T27" fmla="*/ 148 h 276"/>
                                  <a:gd name="T28" fmla="*/ 40 w 245"/>
                                  <a:gd name="T29" fmla="*/ 198 h 276"/>
                                  <a:gd name="T30" fmla="*/ 69 w 245"/>
                                  <a:gd name="T31" fmla="*/ 232 h 276"/>
                                  <a:gd name="T32" fmla="*/ 109 w 245"/>
                                  <a:gd name="T33" fmla="*/ 250 h 276"/>
                                  <a:gd name="T34" fmla="*/ 157 w 245"/>
                                  <a:gd name="T35" fmla="*/ 249 h 276"/>
                                  <a:gd name="T36" fmla="*/ 198 w 245"/>
                                  <a:gd name="T37" fmla="*/ 231 h 276"/>
                                  <a:gd name="T38" fmla="*/ 217 w 245"/>
                                  <a:gd name="T39" fmla="*/ 214 h 276"/>
                                  <a:gd name="T40" fmla="*/ 223 w 245"/>
                                  <a:gd name="T41" fmla="*/ 213 h 276"/>
                                  <a:gd name="T42" fmla="*/ 233 w 245"/>
                                  <a:gd name="T43" fmla="*/ 216 h 276"/>
                                  <a:gd name="T44" fmla="*/ 235 w 245"/>
                                  <a:gd name="T45" fmla="*/ 224 h 276"/>
                                  <a:gd name="T46" fmla="*/ 234 w 245"/>
                                  <a:gd name="T47" fmla="*/ 230 h 276"/>
                                  <a:gd name="T48" fmla="*/ 216 w 245"/>
                                  <a:gd name="T49" fmla="*/ 247 h 276"/>
                                  <a:gd name="T50" fmla="*/ 179 w 245"/>
                                  <a:gd name="T51" fmla="*/ 268 h 276"/>
                                  <a:gd name="T52" fmla="*/ 129 w 245"/>
                                  <a:gd name="T53" fmla="*/ 276 h 276"/>
                                  <a:gd name="T54" fmla="*/ 73 w 245"/>
                                  <a:gd name="T55" fmla="*/ 263 h 276"/>
                                  <a:gd name="T56" fmla="*/ 29 w 245"/>
                                  <a:gd name="T57" fmla="*/ 227 h 276"/>
                                  <a:gd name="T58" fmla="*/ 4 w 245"/>
                                  <a:gd name="T59" fmla="*/ 172 h 276"/>
                                  <a:gd name="T60" fmla="*/ 0 w 245"/>
                                  <a:gd name="T61" fmla="*/ 137 h 276"/>
                                  <a:gd name="T62" fmla="*/ 13 w 245"/>
                                  <a:gd name="T63" fmla="*/ 76 h 276"/>
                                  <a:gd name="T64" fmla="*/ 46 w 245"/>
                                  <a:gd name="T65" fmla="*/ 29 h 276"/>
                                  <a:gd name="T66" fmla="*/ 95 w 245"/>
                                  <a:gd name="T67" fmla="*/ 3 h 2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245" h="276">
                                    <a:moveTo>
                                      <a:pt x="124" y="22"/>
                                    </a:moveTo>
                                    <a:lnTo>
                                      <a:pt x="99" y="26"/>
                                    </a:lnTo>
                                    <a:lnTo>
                                      <a:pt x="77" y="36"/>
                                    </a:lnTo>
                                    <a:lnTo>
                                      <a:pt x="58" y="53"/>
                                    </a:lnTo>
                                    <a:lnTo>
                                      <a:pt x="43" y="73"/>
                                    </a:lnTo>
                                    <a:lnTo>
                                      <a:pt x="32" y="97"/>
                                    </a:lnTo>
                                    <a:lnTo>
                                      <a:pt x="28" y="126"/>
                                    </a:lnTo>
                                    <a:lnTo>
                                      <a:pt x="219" y="126"/>
                                    </a:lnTo>
                                    <a:lnTo>
                                      <a:pt x="215" y="102"/>
                                    </a:lnTo>
                                    <a:lnTo>
                                      <a:pt x="209" y="82"/>
                                    </a:lnTo>
                                    <a:lnTo>
                                      <a:pt x="198" y="62"/>
                                    </a:lnTo>
                                    <a:lnTo>
                                      <a:pt x="186" y="46"/>
                                    </a:lnTo>
                                    <a:lnTo>
                                      <a:pt x="168" y="33"/>
                                    </a:lnTo>
                                    <a:lnTo>
                                      <a:pt x="147" y="26"/>
                                    </a:lnTo>
                                    <a:lnTo>
                                      <a:pt x="124" y="22"/>
                                    </a:lnTo>
                                    <a:close/>
                                    <a:moveTo>
                                      <a:pt x="125" y="0"/>
                                    </a:moveTo>
                                    <a:lnTo>
                                      <a:pt x="156" y="3"/>
                                    </a:lnTo>
                                    <a:lnTo>
                                      <a:pt x="182" y="14"/>
                                    </a:lnTo>
                                    <a:lnTo>
                                      <a:pt x="204" y="29"/>
                                    </a:lnTo>
                                    <a:lnTo>
                                      <a:pt x="222" y="51"/>
                                    </a:lnTo>
                                    <a:lnTo>
                                      <a:pt x="234" y="76"/>
                                    </a:lnTo>
                                    <a:lnTo>
                                      <a:pt x="242" y="105"/>
                                    </a:lnTo>
                                    <a:lnTo>
                                      <a:pt x="245" y="136"/>
                                    </a:lnTo>
                                    <a:lnTo>
                                      <a:pt x="245" y="141"/>
                                    </a:lnTo>
                                    <a:lnTo>
                                      <a:pt x="242" y="144"/>
                                    </a:lnTo>
                                    <a:lnTo>
                                      <a:pt x="238" y="147"/>
                                    </a:lnTo>
                                    <a:lnTo>
                                      <a:pt x="233" y="148"/>
                                    </a:lnTo>
                                    <a:lnTo>
                                      <a:pt x="28" y="148"/>
                                    </a:lnTo>
                                    <a:lnTo>
                                      <a:pt x="32" y="174"/>
                                    </a:lnTo>
                                    <a:lnTo>
                                      <a:pt x="40" y="198"/>
                                    </a:lnTo>
                                    <a:lnTo>
                                      <a:pt x="54" y="217"/>
                                    </a:lnTo>
                                    <a:lnTo>
                                      <a:pt x="69" y="232"/>
                                    </a:lnTo>
                                    <a:lnTo>
                                      <a:pt x="88" y="243"/>
                                    </a:lnTo>
                                    <a:lnTo>
                                      <a:pt x="109" y="250"/>
                                    </a:lnTo>
                                    <a:lnTo>
                                      <a:pt x="131" y="252"/>
                                    </a:lnTo>
                                    <a:lnTo>
                                      <a:pt x="157" y="249"/>
                                    </a:lnTo>
                                    <a:lnTo>
                                      <a:pt x="179" y="242"/>
                                    </a:lnTo>
                                    <a:lnTo>
                                      <a:pt x="198" y="231"/>
                                    </a:lnTo>
                                    <a:lnTo>
                                      <a:pt x="215" y="216"/>
                                    </a:lnTo>
                                    <a:lnTo>
                                      <a:pt x="217" y="214"/>
                                    </a:lnTo>
                                    <a:lnTo>
                                      <a:pt x="220" y="213"/>
                                    </a:lnTo>
                                    <a:lnTo>
                                      <a:pt x="223" y="213"/>
                                    </a:lnTo>
                                    <a:lnTo>
                                      <a:pt x="228" y="213"/>
                                    </a:lnTo>
                                    <a:lnTo>
                                      <a:pt x="233" y="216"/>
                                    </a:lnTo>
                                    <a:lnTo>
                                      <a:pt x="235" y="220"/>
                                    </a:lnTo>
                                    <a:lnTo>
                                      <a:pt x="235" y="224"/>
                                    </a:lnTo>
                                    <a:lnTo>
                                      <a:pt x="235" y="227"/>
                                    </a:lnTo>
                                    <a:lnTo>
                                      <a:pt x="234" y="230"/>
                                    </a:lnTo>
                                    <a:lnTo>
                                      <a:pt x="231" y="234"/>
                                    </a:lnTo>
                                    <a:lnTo>
                                      <a:pt x="216" y="247"/>
                                    </a:lnTo>
                                    <a:lnTo>
                                      <a:pt x="198" y="260"/>
                                    </a:lnTo>
                                    <a:lnTo>
                                      <a:pt x="179" y="268"/>
                                    </a:lnTo>
                                    <a:lnTo>
                                      <a:pt x="156" y="274"/>
                                    </a:lnTo>
                                    <a:lnTo>
                                      <a:pt x="129" y="276"/>
                                    </a:lnTo>
                                    <a:lnTo>
                                      <a:pt x="101" y="272"/>
                                    </a:lnTo>
                                    <a:lnTo>
                                      <a:pt x="73" y="263"/>
                                    </a:lnTo>
                                    <a:lnTo>
                                      <a:pt x="50" y="247"/>
                                    </a:lnTo>
                                    <a:lnTo>
                                      <a:pt x="29" y="227"/>
                                    </a:lnTo>
                                    <a:lnTo>
                                      <a:pt x="14" y="202"/>
                                    </a:lnTo>
                                    <a:lnTo>
                                      <a:pt x="4" y="172"/>
                                    </a:lnTo>
                                    <a:lnTo>
                                      <a:pt x="0" y="138"/>
                                    </a:lnTo>
                                    <a:lnTo>
                                      <a:pt x="0" y="137"/>
                                    </a:lnTo>
                                    <a:lnTo>
                                      <a:pt x="3" y="105"/>
                                    </a:lnTo>
                                    <a:lnTo>
                                      <a:pt x="13" y="76"/>
                                    </a:lnTo>
                                    <a:lnTo>
                                      <a:pt x="28" y="51"/>
                                    </a:lnTo>
                                    <a:lnTo>
                                      <a:pt x="46" y="29"/>
                                    </a:lnTo>
                                    <a:lnTo>
                                      <a:pt x="69" y="14"/>
                                    </a:lnTo>
                                    <a:lnTo>
                                      <a:pt x="95" y="3"/>
                                    </a:lnTo>
                                    <a:lnTo>
                                      <a:pt x="1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4" name="Freeform 1431"/>
                            <wps:cNvSpPr>
                              <a:spLocks/>
                            </wps:cNvSpPr>
                            <wps:spPr bwMode="auto">
                              <a:xfrm>
                                <a:off x="5153025" y="180979"/>
                                <a:ext cx="230186" cy="428626"/>
                              </a:xfrm>
                              <a:custGeom>
                                <a:avLst/>
                                <a:gdLst>
                                  <a:gd name="T0" fmla="*/ 131 w 145"/>
                                  <a:gd name="T1" fmla="*/ 0 h 270"/>
                                  <a:gd name="T2" fmla="*/ 135 w 145"/>
                                  <a:gd name="T3" fmla="*/ 1 h 270"/>
                                  <a:gd name="T4" fmla="*/ 139 w 145"/>
                                  <a:gd name="T5" fmla="*/ 2 h 270"/>
                                  <a:gd name="T6" fmla="*/ 142 w 145"/>
                                  <a:gd name="T7" fmla="*/ 5 h 270"/>
                                  <a:gd name="T8" fmla="*/ 143 w 145"/>
                                  <a:gd name="T9" fmla="*/ 9 h 270"/>
                                  <a:gd name="T10" fmla="*/ 145 w 145"/>
                                  <a:gd name="T11" fmla="*/ 13 h 270"/>
                                  <a:gd name="T12" fmla="*/ 143 w 145"/>
                                  <a:gd name="T13" fmla="*/ 18 h 270"/>
                                  <a:gd name="T14" fmla="*/ 142 w 145"/>
                                  <a:gd name="T15" fmla="*/ 22 h 270"/>
                                  <a:gd name="T16" fmla="*/ 139 w 145"/>
                                  <a:gd name="T17" fmla="*/ 24 h 270"/>
                                  <a:gd name="T18" fmla="*/ 137 w 145"/>
                                  <a:gd name="T19" fmla="*/ 27 h 270"/>
                                  <a:gd name="T20" fmla="*/ 131 w 145"/>
                                  <a:gd name="T21" fmla="*/ 27 h 270"/>
                                  <a:gd name="T22" fmla="*/ 110 w 145"/>
                                  <a:gd name="T23" fmla="*/ 31 h 270"/>
                                  <a:gd name="T24" fmla="*/ 91 w 145"/>
                                  <a:gd name="T25" fmla="*/ 38 h 270"/>
                                  <a:gd name="T26" fmla="*/ 73 w 145"/>
                                  <a:gd name="T27" fmla="*/ 49 h 270"/>
                                  <a:gd name="T28" fmla="*/ 58 w 145"/>
                                  <a:gd name="T29" fmla="*/ 63 h 270"/>
                                  <a:gd name="T30" fmla="*/ 44 w 145"/>
                                  <a:gd name="T31" fmla="*/ 82 h 270"/>
                                  <a:gd name="T32" fmla="*/ 35 w 145"/>
                                  <a:gd name="T33" fmla="*/ 105 h 270"/>
                                  <a:gd name="T34" fmla="*/ 28 w 145"/>
                                  <a:gd name="T35" fmla="*/ 129 h 270"/>
                                  <a:gd name="T36" fmla="*/ 25 w 145"/>
                                  <a:gd name="T37" fmla="*/ 160 h 270"/>
                                  <a:gd name="T38" fmla="*/ 25 w 145"/>
                                  <a:gd name="T39" fmla="*/ 257 h 270"/>
                                  <a:gd name="T40" fmla="*/ 25 w 145"/>
                                  <a:gd name="T41" fmla="*/ 261 h 270"/>
                                  <a:gd name="T42" fmla="*/ 24 w 145"/>
                                  <a:gd name="T43" fmla="*/ 265 h 270"/>
                                  <a:gd name="T44" fmla="*/ 21 w 145"/>
                                  <a:gd name="T45" fmla="*/ 268 h 270"/>
                                  <a:gd name="T46" fmla="*/ 17 w 145"/>
                                  <a:gd name="T47" fmla="*/ 269 h 270"/>
                                  <a:gd name="T48" fmla="*/ 13 w 145"/>
                                  <a:gd name="T49" fmla="*/ 270 h 270"/>
                                  <a:gd name="T50" fmla="*/ 9 w 145"/>
                                  <a:gd name="T51" fmla="*/ 269 h 270"/>
                                  <a:gd name="T52" fmla="*/ 6 w 145"/>
                                  <a:gd name="T53" fmla="*/ 268 h 270"/>
                                  <a:gd name="T54" fmla="*/ 3 w 145"/>
                                  <a:gd name="T55" fmla="*/ 265 h 270"/>
                                  <a:gd name="T56" fmla="*/ 0 w 145"/>
                                  <a:gd name="T57" fmla="*/ 261 h 270"/>
                                  <a:gd name="T58" fmla="*/ 0 w 145"/>
                                  <a:gd name="T59" fmla="*/ 257 h 270"/>
                                  <a:gd name="T60" fmla="*/ 0 w 145"/>
                                  <a:gd name="T61" fmla="*/ 15 h 270"/>
                                  <a:gd name="T62" fmla="*/ 0 w 145"/>
                                  <a:gd name="T63" fmla="*/ 11 h 270"/>
                                  <a:gd name="T64" fmla="*/ 3 w 145"/>
                                  <a:gd name="T65" fmla="*/ 7 h 270"/>
                                  <a:gd name="T66" fmla="*/ 6 w 145"/>
                                  <a:gd name="T67" fmla="*/ 4 h 270"/>
                                  <a:gd name="T68" fmla="*/ 9 w 145"/>
                                  <a:gd name="T69" fmla="*/ 2 h 270"/>
                                  <a:gd name="T70" fmla="*/ 13 w 145"/>
                                  <a:gd name="T71" fmla="*/ 2 h 270"/>
                                  <a:gd name="T72" fmla="*/ 17 w 145"/>
                                  <a:gd name="T73" fmla="*/ 2 h 270"/>
                                  <a:gd name="T74" fmla="*/ 21 w 145"/>
                                  <a:gd name="T75" fmla="*/ 4 h 270"/>
                                  <a:gd name="T76" fmla="*/ 24 w 145"/>
                                  <a:gd name="T77" fmla="*/ 7 h 270"/>
                                  <a:gd name="T78" fmla="*/ 25 w 145"/>
                                  <a:gd name="T79" fmla="*/ 11 h 270"/>
                                  <a:gd name="T80" fmla="*/ 25 w 145"/>
                                  <a:gd name="T81" fmla="*/ 15 h 270"/>
                                  <a:gd name="T82" fmla="*/ 25 w 145"/>
                                  <a:gd name="T83" fmla="*/ 78 h 270"/>
                                  <a:gd name="T84" fmla="*/ 39 w 145"/>
                                  <a:gd name="T85" fmla="*/ 55 h 270"/>
                                  <a:gd name="T86" fmla="*/ 55 w 145"/>
                                  <a:gd name="T87" fmla="*/ 36 h 270"/>
                                  <a:gd name="T88" fmla="*/ 73 w 145"/>
                                  <a:gd name="T89" fmla="*/ 20 h 270"/>
                                  <a:gd name="T90" fmla="*/ 93 w 145"/>
                                  <a:gd name="T91" fmla="*/ 9 h 270"/>
                                  <a:gd name="T92" fmla="*/ 112 w 145"/>
                                  <a:gd name="T93" fmla="*/ 2 h 270"/>
                                  <a:gd name="T94" fmla="*/ 131 w 145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5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5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7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8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5" y="105"/>
                                    </a:lnTo>
                                    <a:lnTo>
                                      <a:pt x="28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4" y="265"/>
                                    </a:lnTo>
                                    <a:lnTo>
                                      <a:pt x="21" y="268"/>
                                    </a:lnTo>
                                    <a:lnTo>
                                      <a:pt x="17" y="269"/>
                                    </a:lnTo>
                                    <a:lnTo>
                                      <a:pt x="13" y="270"/>
                                    </a:lnTo>
                                    <a:lnTo>
                                      <a:pt x="9" y="269"/>
                                    </a:lnTo>
                                    <a:lnTo>
                                      <a:pt x="6" y="268"/>
                                    </a:lnTo>
                                    <a:lnTo>
                                      <a:pt x="3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3" y="7"/>
                                    </a:lnTo>
                                    <a:lnTo>
                                      <a:pt x="6" y="4"/>
                                    </a:lnTo>
                                    <a:lnTo>
                                      <a:pt x="9" y="2"/>
                                    </a:lnTo>
                                    <a:lnTo>
                                      <a:pt x="13" y="2"/>
                                    </a:lnTo>
                                    <a:lnTo>
                                      <a:pt x="17" y="2"/>
                                    </a:lnTo>
                                    <a:lnTo>
                                      <a:pt x="21" y="4"/>
                                    </a:lnTo>
                                    <a:lnTo>
                                      <a:pt x="24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55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3" y="9"/>
                                    </a:lnTo>
                                    <a:lnTo>
                                      <a:pt x="112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5" name="Freeform 1432"/>
                            <wps:cNvSpPr>
                              <a:spLocks/>
                            </wps:cNvSpPr>
                            <wps:spPr bwMode="auto">
                              <a:xfrm>
                                <a:off x="5422899" y="177806"/>
                                <a:ext cx="311147" cy="436563"/>
                              </a:xfrm>
                              <a:custGeom>
                                <a:avLst/>
                                <a:gdLst>
                                  <a:gd name="T0" fmla="*/ 127 w 196"/>
                                  <a:gd name="T1" fmla="*/ 3 h 275"/>
                                  <a:gd name="T2" fmla="*/ 182 w 196"/>
                                  <a:gd name="T3" fmla="*/ 25 h 275"/>
                                  <a:gd name="T4" fmla="*/ 188 w 196"/>
                                  <a:gd name="T5" fmla="*/ 29 h 275"/>
                                  <a:gd name="T6" fmla="*/ 189 w 196"/>
                                  <a:gd name="T7" fmla="*/ 36 h 275"/>
                                  <a:gd name="T8" fmla="*/ 185 w 196"/>
                                  <a:gd name="T9" fmla="*/ 44 h 275"/>
                                  <a:gd name="T10" fmla="*/ 177 w 196"/>
                                  <a:gd name="T11" fmla="*/ 49 h 275"/>
                                  <a:gd name="T12" fmla="*/ 170 w 196"/>
                                  <a:gd name="T13" fmla="*/ 46 h 275"/>
                                  <a:gd name="T14" fmla="*/ 122 w 196"/>
                                  <a:gd name="T15" fmla="*/ 26 h 275"/>
                                  <a:gd name="T16" fmla="*/ 77 w 196"/>
                                  <a:gd name="T17" fmla="*/ 26 h 275"/>
                                  <a:gd name="T18" fmla="*/ 48 w 196"/>
                                  <a:gd name="T19" fmla="*/ 43 h 275"/>
                                  <a:gd name="T20" fmla="*/ 37 w 196"/>
                                  <a:gd name="T21" fmla="*/ 71 h 275"/>
                                  <a:gd name="T22" fmla="*/ 39 w 196"/>
                                  <a:gd name="T23" fmla="*/ 84 h 275"/>
                                  <a:gd name="T24" fmla="*/ 60 w 196"/>
                                  <a:gd name="T25" fmla="*/ 104 h 275"/>
                                  <a:gd name="T26" fmla="*/ 92 w 196"/>
                                  <a:gd name="T27" fmla="*/ 118 h 275"/>
                                  <a:gd name="T28" fmla="*/ 129 w 196"/>
                                  <a:gd name="T29" fmla="*/ 129 h 275"/>
                                  <a:gd name="T30" fmla="*/ 162 w 196"/>
                                  <a:gd name="T31" fmla="*/ 143 h 275"/>
                                  <a:gd name="T32" fmla="*/ 187 w 196"/>
                                  <a:gd name="T33" fmla="*/ 163 h 275"/>
                                  <a:gd name="T34" fmla="*/ 196 w 196"/>
                                  <a:gd name="T35" fmla="*/ 196 h 275"/>
                                  <a:gd name="T36" fmla="*/ 193 w 196"/>
                                  <a:gd name="T37" fmla="*/ 220 h 275"/>
                                  <a:gd name="T38" fmla="*/ 170 w 196"/>
                                  <a:gd name="T39" fmla="*/ 254 h 275"/>
                                  <a:gd name="T40" fmla="*/ 130 w 196"/>
                                  <a:gd name="T41" fmla="*/ 272 h 275"/>
                                  <a:gd name="T42" fmla="*/ 79 w 196"/>
                                  <a:gd name="T43" fmla="*/ 272 h 275"/>
                                  <a:gd name="T44" fmla="*/ 26 w 196"/>
                                  <a:gd name="T45" fmla="*/ 254 h 275"/>
                                  <a:gd name="T46" fmla="*/ 2 w 196"/>
                                  <a:gd name="T47" fmla="*/ 238 h 275"/>
                                  <a:gd name="T48" fmla="*/ 0 w 196"/>
                                  <a:gd name="T49" fmla="*/ 231 h 275"/>
                                  <a:gd name="T50" fmla="*/ 4 w 196"/>
                                  <a:gd name="T51" fmla="*/ 223 h 275"/>
                                  <a:gd name="T52" fmla="*/ 12 w 196"/>
                                  <a:gd name="T53" fmla="*/ 218 h 275"/>
                                  <a:gd name="T54" fmla="*/ 20 w 196"/>
                                  <a:gd name="T55" fmla="*/ 221 h 275"/>
                                  <a:gd name="T56" fmla="*/ 77 w 196"/>
                                  <a:gd name="T57" fmla="*/ 247 h 275"/>
                                  <a:gd name="T58" fmla="*/ 127 w 196"/>
                                  <a:gd name="T59" fmla="*/ 249 h 275"/>
                                  <a:gd name="T60" fmla="*/ 159 w 196"/>
                                  <a:gd name="T61" fmla="*/ 232 h 275"/>
                                  <a:gd name="T62" fmla="*/ 171 w 196"/>
                                  <a:gd name="T63" fmla="*/ 201 h 275"/>
                                  <a:gd name="T64" fmla="*/ 169 w 196"/>
                                  <a:gd name="T65" fmla="*/ 185 h 275"/>
                                  <a:gd name="T66" fmla="*/ 149 w 196"/>
                                  <a:gd name="T67" fmla="*/ 166 h 275"/>
                                  <a:gd name="T68" fmla="*/ 119 w 196"/>
                                  <a:gd name="T69" fmla="*/ 152 h 275"/>
                                  <a:gd name="T70" fmla="*/ 83 w 196"/>
                                  <a:gd name="T71" fmla="*/ 141 h 275"/>
                                  <a:gd name="T72" fmla="*/ 48 w 196"/>
                                  <a:gd name="T73" fmla="*/ 129 h 275"/>
                                  <a:gd name="T74" fmla="*/ 22 w 196"/>
                                  <a:gd name="T75" fmla="*/ 108 h 275"/>
                                  <a:gd name="T76" fmla="*/ 12 w 196"/>
                                  <a:gd name="T77" fmla="*/ 75 h 275"/>
                                  <a:gd name="T78" fmla="*/ 15 w 196"/>
                                  <a:gd name="T79" fmla="*/ 54 h 275"/>
                                  <a:gd name="T80" fmla="*/ 35 w 196"/>
                                  <a:gd name="T81" fmla="*/ 21 h 275"/>
                                  <a:gd name="T82" fmla="*/ 74 w 196"/>
                                  <a:gd name="T83" fmla="*/ 3 h 2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</a:cxnLst>
                                <a:rect l="0" t="0" r="r" b="b"/>
                                <a:pathLst>
                                  <a:path w="196" h="275">
                                    <a:moveTo>
                                      <a:pt x="97" y="0"/>
                                    </a:moveTo>
                                    <a:lnTo>
                                      <a:pt x="127" y="3"/>
                                    </a:lnTo>
                                    <a:lnTo>
                                      <a:pt x="156" y="11"/>
                                    </a:lnTo>
                                    <a:lnTo>
                                      <a:pt x="182" y="25"/>
                                    </a:lnTo>
                                    <a:lnTo>
                                      <a:pt x="185" y="26"/>
                                    </a:lnTo>
                                    <a:lnTo>
                                      <a:pt x="188" y="29"/>
                                    </a:lnTo>
                                    <a:lnTo>
                                      <a:pt x="189" y="32"/>
                                    </a:lnTo>
                                    <a:lnTo>
                                      <a:pt x="189" y="36"/>
                                    </a:lnTo>
                                    <a:lnTo>
                                      <a:pt x="188" y="40"/>
                                    </a:lnTo>
                                    <a:lnTo>
                                      <a:pt x="185" y="44"/>
                                    </a:lnTo>
                                    <a:lnTo>
                                      <a:pt x="182" y="47"/>
                                    </a:lnTo>
                                    <a:lnTo>
                                      <a:pt x="177" y="49"/>
                                    </a:lnTo>
                                    <a:lnTo>
                                      <a:pt x="173" y="47"/>
                                    </a:lnTo>
                                    <a:lnTo>
                                      <a:pt x="170" y="46"/>
                                    </a:lnTo>
                                    <a:lnTo>
                                      <a:pt x="147" y="35"/>
                                    </a:lnTo>
                                    <a:lnTo>
                                      <a:pt x="122" y="26"/>
                                    </a:lnTo>
                                    <a:lnTo>
                                      <a:pt x="97" y="25"/>
                                    </a:lnTo>
                                    <a:lnTo>
                                      <a:pt x="77" y="26"/>
                                    </a:lnTo>
                                    <a:lnTo>
                                      <a:pt x="60" y="33"/>
                                    </a:lnTo>
                                    <a:lnTo>
                                      <a:pt x="48" y="43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37" y="71"/>
                                    </a:lnTo>
                                    <a:lnTo>
                                      <a:pt x="37" y="72"/>
                                    </a:lnTo>
                                    <a:lnTo>
                                      <a:pt x="39" y="84"/>
                                    </a:lnTo>
                                    <a:lnTo>
                                      <a:pt x="48" y="96"/>
                                    </a:lnTo>
                                    <a:lnTo>
                                      <a:pt x="60" y="104"/>
                                    </a:lnTo>
                                    <a:lnTo>
                                      <a:pt x="75" y="111"/>
                                    </a:lnTo>
                                    <a:lnTo>
                                      <a:pt x="92" y="118"/>
                                    </a:lnTo>
                                    <a:lnTo>
                                      <a:pt x="110" y="123"/>
                                    </a:lnTo>
                                    <a:lnTo>
                                      <a:pt x="129" y="129"/>
                                    </a:lnTo>
                                    <a:lnTo>
                                      <a:pt x="145" y="134"/>
                                    </a:lnTo>
                                    <a:lnTo>
                                      <a:pt x="162" y="143"/>
                                    </a:lnTo>
                                    <a:lnTo>
                                      <a:pt x="176" y="152"/>
                                    </a:lnTo>
                                    <a:lnTo>
                                      <a:pt x="187" y="163"/>
                                    </a:lnTo>
                                    <a:lnTo>
                                      <a:pt x="195" y="178"/>
                                    </a:lnTo>
                                    <a:lnTo>
                                      <a:pt x="196" y="196"/>
                                    </a:lnTo>
                                    <a:lnTo>
                                      <a:pt x="196" y="198"/>
                                    </a:lnTo>
                                    <a:lnTo>
                                      <a:pt x="193" y="220"/>
                                    </a:lnTo>
                                    <a:lnTo>
                                      <a:pt x="184" y="239"/>
                                    </a:lnTo>
                                    <a:lnTo>
                                      <a:pt x="170" y="254"/>
                                    </a:lnTo>
                                    <a:lnTo>
                                      <a:pt x="152" y="265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5" y="275"/>
                                    </a:lnTo>
                                    <a:lnTo>
                                      <a:pt x="79" y="272"/>
                                    </a:lnTo>
                                    <a:lnTo>
                                      <a:pt x="52" y="265"/>
                                    </a:lnTo>
                                    <a:lnTo>
                                      <a:pt x="26" y="254"/>
                                    </a:lnTo>
                                    <a:lnTo>
                                      <a:pt x="4" y="241"/>
                                    </a:lnTo>
                                    <a:lnTo>
                                      <a:pt x="2" y="238"/>
                                    </a:lnTo>
                                    <a:lnTo>
                                      <a:pt x="0" y="235"/>
                                    </a:lnTo>
                                    <a:lnTo>
                                      <a:pt x="0" y="231"/>
                                    </a:lnTo>
                                    <a:lnTo>
                                      <a:pt x="1" y="227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6" y="220"/>
                                    </a:lnTo>
                                    <a:lnTo>
                                      <a:pt x="12" y="218"/>
                                    </a:lnTo>
                                    <a:lnTo>
                                      <a:pt x="16" y="220"/>
                                    </a:lnTo>
                                    <a:lnTo>
                                      <a:pt x="20" y="221"/>
                                    </a:lnTo>
                                    <a:lnTo>
                                      <a:pt x="48" y="238"/>
                                    </a:lnTo>
                                    <a:lnTo>
                                      <a:pt x="77" y="247"/>
                                    </a:lnTo>
                                    <a:lnTo>
                                      <a:pt x="108" y="252"/>
                                    </a:lnTo>
                                    <a:lnTo>
                                      <a:pt x="127" y="249"/>
                                    </a:lnTo>
                                    <a:lnTo>
                                      <a:pt x="145" y="242"/>
                                    </a:lnTo>
                                    <a:lnTo>
                                      <a:pt x="159" y="232"/>
                                    </a:lnTo>
                                    <a:lnTo>
                                      <a:pt x="167" y="218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69" y="185"/>
                                    </a:lnTo>
                                    <a:lnTo>
                                      <a:pt x="160" y="174"/>
                                    </a:lnTo>
                                    <a:lnTo>
                                      <a:pt x="149" y="166"/>
                                    </a:lnTo>
                                    <a:lnTo>
                                      <a:pt x="136" y="159"/>
                                    </a:lnTo>
                                    <a:lnTo>
                                      <a:pt x="119" y="152"/>
                                    </a:lnTo>
                                    <a:lnTo>
                                      <a:pt x="101" y="147"/>
                                    </a:lnTo>
                                    <a:lnTo>
                                      <a:pt x="83" y="141"/>
                                    </a:lnTo>
                                    <a:lnTo>
                                      <a:pt x="64" y="136"/>
                                    </a:lnTo>
                                    <a:lnTo>
                                      <a:pt x="48" y="129"/>
                                    </a:lnTo>
                                    <a:lnTo>
                                      <a:pt x="34" y="119"/>
                                    </a:lnTo>
                                    <a:lnTo>
                                      <a:pt x="22" y="108"/>
                                    </a:lnTo>
                                    <a:lnTo>
                                      <a:pt x="15" y="93"/>
                                    </a:lnTo>
                                    <a:lnTo>
                                      <a:pt x="12" y="75"/>
                                    </a:lnTo>
                                    <a:lnTo>
                                      <a:pt x="12" y="73"/>
                                    </a:lnTo>
                                    <a:lnTo>
                                      <a:pt x="15" y="54"/>
                                    </a:lnTo>
                                    <a:lnTo>
                                      <a:pt x="23" y="36"/>
                                    </a:lnTo>
                                    <a:lnTo>
                                      <a:pt x="35" y="21"/>
                                    </a:lnTo>
                                    <a:lnTo>
                                      <a:pt x="53" y="10"/>
                                    </a:lnTo>
                                    <a:lnTo>
                                      <a:pt x="74" y="3"/>
                                    </a:lnTo>
                                    <a:lnTo>
                                      <a:pt x="9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6" name="AutoShape 3"/>
                            <wps:cNvSpPr>
                              <a:spLocks noChangeAspect="1" noChangeArrowheads="1" noTextEdit="1"/>
                            </wps:cNvSpPr>
                            <wps:spPr bwMode="auto">
                              <a:xfrm>
                                <a:off x="0" y="0"/>
                                <a:ext cx="5734046" cy="6095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81800D4" id="Group 201" o:spid="_x0000_s1026" style="width:114.8pt;height:12.2pt;mso-position-horizontal-relative:char;mso-position-vertical-relative:line" coordsize="57340,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">
                    <o:lock v:ext="edit" aspectratio="t"/>
                    <v:shape id="Freeform 1419" o:spid="_x0000_s1027" style="position:absolute;top:222;width:4492;height:5921;visibility:visible;mso-wrap-style:square;v-text-anchor:top" coordsize="283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" path="m137,r32,3l199,8r28,10l253,32r8,7l266,50r3,14l266,79r-8,11l247,98r-15,3l225,100r-7,-2l213,95,187,82,162,73,137,71r-20,2l102,80,93,90r-2,12l91,104r1,9l96,123r10,7l121,137r20,7l168,151r30,8l222,170r22,12l261,196r11,18l280,235r3,25l283,261r-4,28l269,314r-14,20l235,351r-25,12l181,370r-31,3l115,370,80,362,47,348,15,329,7,322,1,311,,300,3,285r8,-11l22,265r15,-2l51,265r8,5l81,283r22,11l126,300r25,3l173,300r17,-7l201,283r2,-15l203,267r-1,-9l198,250r-8,-7l177,236r-19,-8l130,221r-24,-7l82,206,62,198,44,187,30,173,20,156,14,136,12,111r,-2l15,83,23,60,38,39,58,22,81,10,107,3,137,xe" fillcolor="black" strokeweight="0">
                      <v:path arrowok="t" o:connecttype="custom" o:connectlocs="268288,4762;360364,28575;414339,61912;427039,101600;409576,142875;368301,160337;346076,155575;296863,130175;217488,112712;161926,127000;144463,161925;146050,179387;168276,206375;223838,228600;314326,252412;387351,288925;431801,339725;449264,412750;442914,458787;404814,530225;333376,576262;238126,592137;127000,574675;23813,522287;1588,493712;4763,452437;34925,420687;80963,420687;128588,449262;200026,476250;274638,476250;319089,449262;322264,423862;314326,396875;280988,374650;206376,350837;130175,327025;69850,296862;31750,247650;19050,176212;23813,131762;60325,61912;128588,15875;217488,0" o:connectangles="0,0,0,0,0,0,0,0,0,0,0,0,0,0,0,0,0,0,0,0,0,0,0,0,0,0,0,0,0,0,0,0,0,0,0,0,0,0,0,0,0,0,0,0"/>
                    </v:shape>
                    <v:shape id="Freeform 1420" o:spid="_x0000_s1028" style="position:absolute;left:4952;top:1587;width:4017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" path="m144,r29,1l199,7r21,11l239,30r6,6l249,45r2,13l249,72r-9,11l229,90r-13,2l202,90,192,84,179,76,163,69,144,67r-19,3l110,77,96,90,85,105r-5,18l77,142r,1l80,164r5,18l96,197r14,13l128,218r19,3l166,218r17,-7l199,201r3,-2l207,196r6,-1l220,193r12,3l243,204r7,10l253,228r-3,14l242,253r-15,11l210,275r-19,7l169,286r-25,2l110,284,78,273,52,257,30,235,14,208,4,178,,145r,-2l4,110,14,80,30,54,52,32,80,14,110,3,144,xe" fillcolor="black" strokeweight="0">
                      <v:path arrowok="t" o:connecttype="custom" o:connectlocs="228601,0;274639,1587;315914,11112;349251,28575;379414,47625;388939,57150;395289,71437;398464,92075;395289,114300;381001,131762;363539,142875;342901,146050;320676,142875;304801,133350;284164,120650;258763,109537;228601,106362;198438,111125;174626,122237;152401,142875;134938,166687;127000,195262;122238,225425;122238,227012;127000,260349;134938,288924;152401,312737;174626,333374;203201,346074;233363,350837;263526,346074;290514,334962;315914,319087;320676,315912;328614,311149;338139,309562;349251,306387;368301,311149;385764,323849;396876,339724;401639,361949;396876,384174;384176,401637;360364,419099;333376,436562;303214,447674;268289,454024;228601,457199;174626,450849;123825,433387;82550,407987;47625,373062;22225,330199;6350,282574;0,230187;0,227012;6350,174625;22225,127000;47625,85725;82550,50800;127000,22225;174626,4762;228601,0" o:connectangles="0,0,0,0,0,0,0,0,0,0,0,0,0,0,0,0,0,0,0,0,0,0,0,0,0,0,0,0,0,0,0,0,0,0,0,0,0,0,0,0,0,0,0,0,0,0,0,0,0,0,0,0,0,0,0,0,0,0,0,0,0,0,0"/>
                    </v:shape>
                    <v:shape id="Freeform 1421" o:spid="_x0000_s1029" style="position:absolute;left:9255;top:1587;width:4730;height:4572;visibility:visible;mso-wrap-style:square;v-text-anchor:top" coordsize="29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" path="m148,67r-21,3l110,77,96,90,85,105r-6,18l77,142r,1l79,164r7,18l97,197r14,13l129,218r20,3l170,218r18,-8l202,197r11,-15l220,164r1,-19l221,143r-3,-19l211,106,202,90,187,77,169,70,148,67xm149,r36,3l217,14r27,16l266,52r18,28l295,109r3,33l298,143r-3,34l284,207r-18,26l243,257r-28,16l184,284r-36,4l114,284,82,273,55,257,31,235,15,208,4,178,,145r,-2l4,110,15,80,31,54,55,32,82,14,114,3,149,xe" fillcolor="black" strokeweight="0">
                      <v:path arrowok="t" o:connecttype="custom" o:connectlocs="234949,106362;201611,111125;174624,122237;152399,142875;134937,166687;125412,195262;122237,225425;122237,227012;125412,260349;136524,288924;153987,312737;176211,333374;204786,346074;236536,350837;269873,346074;298448,333374;320673,312737;338135,288924;349248,260349;350835,230187;350835,227012;346073,196850;334960,168275;320673,142875;296861,122237;268286,111125;234949,106362;236536,0;293686,4762;344485,22225;387348,47625;422272,82550;450847,127000;468310,173037;473072,225425;473072,227012;468310,280987;450847,328612;422272,369887;385760,407987;341310,433387;292098,450849;234949,457199;180974,450849;130174,433387;87312,407987;49212,373062;23812,330199;6350,282574;0,230187;0,227012;6350,174625;23812,127000;49212,85725;87312,50800;130174,22225;180974,4762;236536,0" o:connectangles="0,0,0,0,0,0,0,0,0,0,0,0,0,0,0,0,0,0,0,0,0,0,0,0,0,0,0,0,0,0,0,0,0,0,0,0,0,0,0,0,0,0,0,0,0,0,0,0,0,0,0,0,0,0,0,0,0,0"/>
                      <o:lock v:ext="edit" verticies="t"/>
                    </v:shape>
                    <v:shape id="Freeform 1422" o:spid="_x0000_s1030" style="position:absolute;left:14208;top:492;width:2873;height:5651;visibility:visible;mso-wrap-style:square;v-text-anchor:top" coordsize="181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" path="m74,l89,3r14,8l111,23r3,15l114,73r34,l160,76r11,7l178,94r3,13l178,120r-7,11l160,138r-12,3l114,141r,118l115,270r4,9l127,284r11,2l143,286r2,l148,286r12,2l171,295r7,10l181,319r-3,12l170,341r-10,7l138,353r-23,3l96,355,79,351,64,342,52,331,42,316,37,297,35,272r,-131l33,141,20,138,9,131,2,120,,107,2,94,9,83,20,76,33,73r2,l35,38,38,23,46,11,59,3,74,xe" fillcolor="black" strokeweight="0">
                      <v:path arrowok="t" o:connecttype="custom" o:connectlocs="117476,0;141288,4762;163513,17462;176213,36512;180976,60325;180976,115887;234951,115887;254001,120650;271464,131762;282576,149225;287339,169862;282576,190500;271464,207962;254001,219075;234951,223837;180976,223837;180976,411162;182563,428624;188913,442912;201614,450849;219076,454024;227014,454024;230189,454024;234951,454024;254001,457199;271464,468312;282576,484187;287339,506412;282576,525462;269876,541337;254001,552449;219076,560387;182563,565149;152401,563562;125413,557212;101601,542924;82550,525462;66675,501649;58738,471487;55563,431799;55563,223837;52388,223837;31750,219075;14288,207962;3175,190500;0,169862;3175,149225;14288,131762;31750,120650;52388,115887;55563,115887;55563,60325;60325,36512;73025,17462;93663,4762;117476,0" o:connectangles="0,0,0,0,0,0,0,0,0,0,0,0,0,0,0,0,0,0,0,0,0,0,0,0,0,0,0,0,0,0,0,0,0,0,0,0,0,0,0,0,0,0,0,0,0,0,0,0,0,0,0,0,0,0,0,0"/>
                    </v:shape>
                    <v:shape id="Freeform 1423" o:spid="_x0000_s1031" style="position:absolute;left:17367;top:1587;width:4016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" path="m146,r29,1l199,7r22,11l239,30r6,6l250,45r2,13l249,72r-7,11l230,90r-14,2l203,90r-9,-6l180,76,164,69,144,67r-18,3l110,77,96,90r-9,15l80,123r-2,19l78,143r2,21l87,182r9,15l111,210r17,8l148,221r20,-3l184,211r15,-10l203,199r5,-3l214,195r6,-2l234,196r9,8l252,214r1,14l250,242r-8,11l227,264r-17,11l191,282r-22,4l144,288r-34,-4l80,273,52,257,32,235,15,208,4,178,,145r,-2l4,110,15,80,32,54,52,32,80,14,111,3,146,xe" fillcolor="black" strokeweight="0">
                      <v:path arrowok="t" o:connecttype="custom" o:connectlocs="231776,0;277814,1587;315914,11112;350839,28575;379414,47625;388939,57150;396876,71437;400051,92075;395289,114300;384176,131762;365126,142875;342901,146050;322264,142875;307976,133350;285751,120650;260351,109537;228601,106362;200026,111125;174626,122237;152401,142875;138113,166687;127000,195262;123825,225425;123825,227012;127000,260349;138113,288924;152401,312737;176213,333374;203201,346074;234951,350837;266701,346074;292101,334962;315914,319087;322264,315912;330201,311149;339726,309562;349251,306387;371476,311149;385764,323849;400051,339724;401639,361949;396876,384174;384176,401637;360364,419099;333376,436562;303214,447674;268289,454024;228601,457199;174626,450849;127000,433387;82550,407987;50800,373062;23813,330199;6350,282574;0,230187;0,227012;6350,174625;23813,127000;50800,85725;82550,50800;127000,22225;176213,4762;231776,0" o:connectangles="0,0,0,0,0,0,0,0,0,0,0,0,0,0,0,0,0,0,0,0,0,0,0,0,0,0,0,0,0,0,0,0,0,0,0,0,0,0,0,0,0,0,0,0,0,0,0,0,0,0,0,0,0,0,0,0,0,0,0,0,0,0,0"/>
                    </v:shape>
                    <v:shape id="Freeform 1424" o:spid="_x0000_s1032" style="position:absolute;left:21923;width:4016;height:6096;visibility:visible;mso-wrap-style:square;v-text-anchor:top" coordsize="253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" path="m40,l55,5r13,8l76,25r3,15l79,144,90,130r13,-12l118,108r20,-7l160,100r27,3l211,112r17,15l242,147r8,26l253,202r,144l250,361r-8,12l230,382r-15,2l198,382r-12,-9l178,361r-3,-15l175,227r-2,-19l167,191,157,180r-12,-7l128,170r-16,3l98,180,87,191r-6,17l79,227r,119l76,361r-8,12l55,382r-15,2l24,382,11,373,3,361,,346,,40,3,25,11,13,24,5,40,xe" fillcolor="black" strokeweight="0">
                      <v:path arrowok="t" o:connecttype="custom" o:connectlocs="63500,0;87313,7938;107950,20638;120650,39688;125413,63500;125413,228600;142876,206375;163513,187325;187326,171450;219076,160338;254001,158750;296864,163513;334964,177800;361951,201613;384176,233363;396876,274638;401639,320675;401639,549275;396876,573088;384176,592138;365126,606425;341314,609600;314326,606425;295276,592138;282576,573088;277814,549275;277814,360363;274639,330200;265113,303213;249238,285750;230188,274638;203201,269875;177801,274638;155576,285750;138113,303213;128588,330200;125413,360363;125413,549275;120650,573088;107950,592138;87313,606425;63500,609600;38100,606425;17463,592138;4763,573088;0,549275;0,63500;4763,39688;17463,20638;38100,7938;63500,0" o:connectangles="0,0,0,0,0,0,0,0,0,0,0,0,0,0,0,0,0,0,0,0,0,0,0,0,0,0,0,0,0,0,0,0,0,0,0,0,0,0,0,0,0,0,0,0,0,0,0,0,0,0,0"/>
                    </v:shape>
                    <v:shape id="Freeform 1425" o:spid="_x0000_s1033" style="position:absolute;left:27082;top:317;width:4191;height:5779;visibility:visible;mso-wrap-style:square;v-text-anchor:top" coordsize="26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" path="m26,25r,176l125,201r31,-2l184,190r22,-12l222,160r11,-22l237,113r,-1l235,89,226,69,214,54,198,41,178,31,155,26,127,25,26,25xm12,l130,r32,2l191,9r24,13l236,37r15,21l261,83r3,27l264,112r-3,26l253,161r-14,20l222,197r-22,13l177,219r-26,6l123,226r-97,l26,351r-2,5l22,360r-4,3l12,364,8,363,4,360,1,356,,351,,14,1,8,4,4,8,1,12,xe" fillcolor="black" strokeweight="0">
                      <v:path arrowok="t" o:connecttype="custom" o:connectlocs="41275,39687;41275,319087;198437,319087;247649,315912;292099,301624;327023,282575;352423,254000;369886,219075;376236,179387;376236,177800;373061,141287;358773,109537;339723,85725;314324,65087;282574,49212;246061,41275;201612,39687;41275,39687;19050,0;206374,0;257174,3175;303211,14287;341311,34925;374648,58737;398461,92075;414336,131762;419098,174625;419098,177800;414336,219075;401636,255587;379411,287337;352423,312737;317498,333374;280986,347662;239711,357187;195262,358774;41275,358774;41275,557212;38100,565149;34925,571499;28575,576262;19050,577849;12700,576262;6350,571499;1587,565149;0,557212;0,22225;1587,12700;6350,6350;12700,1587;19050,0" o:connectangles="0,0,0,0,0,0,0,0,0,0,0,0,0,0,0,0,0,0,0,0,0,0,0,0,0,0,0,0,0,0,0,0,0,0,0,0,0,0,0,0,0,0,0,0,0,0,0,0,0,0,0"/>
                      <o:lock v:ext="edit" verticies="t"/>
                    </v:shape>
                    <v:shape id="Freeform 1426" o:spid="_x0000_s1034" style="position:absolute;left:31686;top:1809;width:3588;height:4350;visibility:visible;mso-wrap-style:square;v-text-anchor:top" coordsize="22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" path="m114,127r-26,2l67,135,49,145,37,156r-7,15l27,189r,1l30,207r8,15l51,234r15,9l84,248r19,2l129,247r23,-7l173,228r16,-17l199,192r4,-22l203,139r-25,-5l148,129r-34,-2xm116,r27,1l165,7r19,9l200,29r11,15l220,60r5,20l226,103r,154l226,261r-1,4l222,268r-4,1l214,270r-4,-1l207,268r-3,-3l203,261r-1,-4l202,223r-13,16l173,252r-19,11l130,272r-29,2l81,272,60,268,41,259,24,247,12,232,4,214,,192r,-2l2,168r9,-19l24,134,41,121r22,-9l88,106r27,-1l148,106r29,4l202,116r,-11l199,80,192,59,180,44,162,33,141,26,115,23,88,26,63,31,41,41r-3,1l35,42,31,41,27,40,24,36,23,31r1,-5l26,23r3,-3l31,19,57,9,86,2,116,xe" fillcolor="black" strokeweight="0">
                      <v:path arrowok="t" o:connecttype="custom" o:connectlocs="139700,204788;77787,230188;47625,271463;42862,301626;60325,352426;104775,385763;163512,396876;241299,381001;300037,334963;322262,269876;282574,212725;180974,201613;227012,1588;292099,25400;334962,69850;357187,127000;358774,407988;357187,420688;346074,427038;333374,427038;323849,420688;320674,407988;300037,379413;244474,417513;160337,434976;95250,425451;38100,392113;6350,339726;0,301626;17462,236538;65087,192088;139700,168275;234949,168275;320674,184150;315912,127000;285749,69850;223837,41275;139700,41275;65087,65088;55562,66675;42862,63500;36512,49213;41275,36513;49212,30163;136525,3175" o:connectangles="0,0,0,0,0,0,0,0,0,0,0,0,0,0,0,0,0,0,0,0,0,0,0,0,0,0,0,0,0,0,0,0,0,0,0,0,0,0,0,0,0,0,0,0,0"/>
                      <o:lock v:ext="edit" verticies="t"/>
                    </v:shape>
                    <v:shape id="Freeform 1427" o:spid="_x0000_s1035" style="position:absolute;left:36242;top:1809;width:2286;height:4287;visibility:visible;mso-wrap-style:square;v-text-anchor:top" coordsize="14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" path="m131,r4,1l139,2r3,3l143,9r1,4l143,18r-1,4l139,24r-4,3l131,27r-21,4l91,38,73,49,56,63,44,82,33,105r-6,24l25,160r,97l25,261r-3,4l19,268r-3,1l12,270,8,269,5,268,1,265,,261r,-4l,15,,11,1,7,4,4,8,2r4,l16,2r3,2l22,7r3,4l25,15r,63l38,55,54,36,73,20,92,9,111,2,131,xe" fillcolor="black" strokeweight="0">
                      <v:path arrowok="t" o:connecttype="custom" o:connectlocs="207963,0;214313,1588;220663,3175;225425,7938;227013,14288;228600,20638;227013,28575;225425,34925;220663,38100;214313,42863;207963,42863;174625,49213;144463,60325;115888,77788;88900,100013;69850,130175;52388,166688;42863,204788;39688,254001;39688,407988;39688,414338;34925,420688;30163,425451;25400,427038;19050,428626;12700,427038;7938,425451;1588,420688;0,414338;0,407988;0,23813;0,17463;1588,11113;6350,6350;12700,3175;19050,3175;25400,3175;30163,6350;34925,11113;39688,17463;39688,23813;39688,123825;60325,87313;85725,57150;115888,31750;146050,14288;176213,3175;207963,0" o:connectangles="0,0,0,0,0,0,0,0,0,0,0,0,0,0,0,0,0,0,0,0,0,0,0,0,0,0,0,0,0,0,0,0,0,0,0,0,0,0,0,0,0,0,0,0,0,0,0,0"/>
                    </v:shape>
                    <v:shape id="Freeform 1428" o:spid="_x0000_s1036" style="position:absolute;left:39084;top:492;width:2540;height:5651;visibility:visible;mso-wrap-style:square;v-text-anchor:top" coordsize="160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" path="m53,r4,1l61,4r3,4l66,14r,73l148,87r4,1l156,91r3,3l160,99r-1,4l156,106r-4,3l148,110r-82,l66,280r1,17l72,311r9,9l92,327r12,3l118,331r15,-1l143,328r5,-1l152,327r4,3l159,334r,4l159,341r-1,4l155,346r-4,3l134,353r-20,3l94,353,77,348,61,338,50,324,44,306,41,283r,-173l12,110,8,109,4,106,1,103,,98,1,94,4,91,8,88r4,-1l41,87r,-73l41,9,42,5,45,3,49,1,53,xe" fillcolor="black" strokeweight="0">
                      <v:path arrowok="t" o:connecttype="custom" o:connectlocs="84138,0;90488,1587;96838,6350;101600,12700;104775,22225;104775,138112;234950,138112;241300,139700;247650,144462;252413,149225;254000,157162;252413,163512;247650,168275;241300,173037;234950,174625;104775,174625;104775,444499;106363,471487;114300,493712;128588,507999;146050,519112;165100,523874;187325,525462;211138,523874;227013,520699;234950,519112;241300,519112;247650,523874;252413,530224;252413,536574;252413,541337;250825,547687;246063,549274;239713,554037;212725,560387;180975,565149;149225,560387;122238,552449;96838,536574;79375,514349;69850,485774;65088,449262;65088,174625;19050,174625;12700,173037;6350,168275;1588,163512;0,155575;1588,149225;6350,144462;12700,139700;19050,138112;65088,138112;65088,22225;65088,14287;66675,7937;71438,4762;77788,1587;84138,0" o:connectangles="0,0,0,0,0,0,0,0,0,0,0,0,0,0,0,0,0,0,0,0,0,0,0,0,0,0,0,0,0,0,0,0,0,0,0,0,0,0,0,0,0,0,0,0,0,0,0,0,0,0,0,0,0,0,0,0,0,0,0"/>
                    </v:shape>
                    <v:shape id="Freeform 1429" o:spid="_x0000_s1037" style="position:absolute;left:42417;top:1778;width:3556;height:4318;visibility:visible;mso-wrap-style:square;v-text-anchor:top" coordsize="22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" path="m120,r26,3l169,10r19,12l203,39r13,21l223,83r1,25l224,259r,4l223,267r-3,3l216,271r-4,1l207,271r-2,-1l202,267r-3,-4l199,259r,-145l196,87,190,65,177,47,161,35,140,26,115,22,91,26,69,35,51,50,37,68,27,91r-2,27l25,259r-2,4l22,267r-3,3l16,271r-4,1l8,271,4,270,1,267,,263r,-4l,17,,13,1,9,4,6,8,4r4,l16,4r3,2l22,9r1,4l25,17r,38l37,38,52,22,70,10,93,3,120,xe" fillcolor="black" strokeweight="0">
                      <v:path arrowok="t" o:connecttype="custom" o:connectlocs="190500,0;231775,4762;268288,15875;298450,34925;322263,61912;342900,95250;354013,131762;355600,171449;355600,411161;355600,417511;354013,423861;349250,428623;342900,430211;336550,431798;328613,430211;325438,428623;320675,423861;315913,417511;315913,411161;315913,180974;311150,138112;301625,103187;280988,74612;255588,55562;222250,41275;182563,34925;144463,41275;109538,55562;80963,79375;58738,107950;42863,144462;39688,187324;39688,411161;36513,417511;34925,423861;30163,428623;25400,430211;19050,431798;12700,430211;6350,428623;1588,423861;0,417511;0,411161;0,26987;0,20637;1588,14287;6350,9525;12700,6350;19050,6350;25400,6350;30163,9525;34925,14287;36513,20637;39688,26987;39688,87312;58738,60325;82550,34925;111125,15875;147638,4762;190500,0" o:connectangles="0,0,0,0,0,0,0,0,0,0,0,0,0,0,0,0,0,0,0,0,0,0,0,0,0,0,0,0,0,0,0,0,0,0,0,0,0,0,0,0,0,0,0,0,0,0,0,0,0,0,0,0,0,0,0,0,0,0,0,0"/>
                    </v:shape>
                    <v:shape id="Freeform 1430" o:spid="_x0000_s1038" style="position:absolute;left:46799;top:1778;width:3889;height:4381;visibility:visible;mso-wrap-style:square;v-text-anchor:top" coordsize="245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" path="m124,22l99,26,77,36,58,53,43,73,32,97r-4,29l219,126r-4,-24l209,82,198,62,186,46,168,33,147,26,124,22xm125,r31,3l182,14r22,15l222,51r12,25l242,105r3,31l245,141r-3,3l238,147r-5,1l28,148r4,26l40,198r14,19l69,232r19,11l109,250r22,2l157,249r22,-7l198,231r17,-15l217,214r3,-1l223,213r5,l233,216r2,4l235,224r,3l234,230r-3,4l216,247r-18,13l179,268r-23,6l129,276r-28,-4l73,263,50,247,29,227,14,202,4,172,,138r,-1l3,105,13,76,28,51,46,29,69,14,95,3,125,xe" fillcolor="black" strokeweight="0">
                      <v:path arrowok="t" o:connecttype="custom" o:connectlocs="157162,41275;92075,84137;50800,153987;347662,200025;331787,130175;295275,73025;233362,41275;198437,0;288925,22225;352425,80962;384175,166687;388937,223837;377825,233362;44450,234949;63500,314324;109537,368299;173037,396874;249237,395287;314325,366712;344487,339724;354012,338137;369887,342899;373062,355599;371475,365124;342900,392112;284162,425449;204787,438149;115887,417512;46037,360362;6350,273049;0,217487;20637,120650;73025,46037;150812,4762" o:connectangles="0,0,0,0,0,0,0,0,0,0,0,0,0,0,0,0,0,0,0,0,0,0,0,0,0,0,0,0,0,0,0,0,0,0"/>
                      <o:lock v:ext="edit" verticies="t"/>
                    </v:shape>
                    <v:shape id="Freeform 1431" o:spid="_x0000_s1039" style="position:absolute;left:51530;top:1809;width:2302;height:4287;visibility:visible;mso-wrap-style:square;v-text-anchor:top" coordsize="145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" path="m131,r4,1l139,2r3,3l143,9r2,4l143,18r-1,4l139,24r-2,3l131,27r-21,4l91,38,73,49,58,63,44,82r-9,23l28,129r-3,31l25,257r,4l24,265r-3,3l17,269r-4,1l9,269,6,268,3,265,,261r,-4l,15,,11,3,7,6,4,9,2r4,l17,2r4,2l24,7r1,4l25,15r,63l39,55,55,36,73,20,93,9,112,2,131,xe" fillcolor="black" strokeweight="0">
                      <v:path arrowok="t" o:connecttype="custom" o:connectlocs="207961,0;214311,1588;220661,3175;225424,7938;227011,14288;230186,20638;227011,28575;225424,34925;220661,38100;217486,42863;207961,42863;174624,49213;144462,60325;115887,77788;92074,100013;69850,130175;55562,166688;44450,204788;39687,254001;39687,407988;39687,414338;38100,420688;33337,425451;26987,427038;20637,428626;14287,427038;9525,425451;4762,420688;0,414338;0,407988;0,23813;0,17463;4762,11113;9525,6350;14287,3175;20637,3175;26987,3175;33337,6350;38100,11113;39687,17463;39687,23813;39687,123825;61912,87313;87312,57150;115887,31750;147637,14288;177799,3175;207961,0" o:connectangles="0,0,0,0,0,0,0,0,0,0,0,0,0,0,0,0,0,0,0,0,0,0,0,0,0,0,0,0,0,0,0,0,0,0,0,0,0,0,0,0,0,0,0,0,0,0,0,0"/>
                    </v:shape>
                    <v:shape id="Freeform 1432" o:spid="_x0000_s1040" style="position:absolute;left:54228;top:1778;width:3112;height:4365;visibility:visible;mso-wrap-style:square;v-text-anchor:top" coordsize="196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" path="m97,r30,3l156,11r26,14l185,26r3,3l189,32r,4l188,40r-3,4l182,47r-5,2l173,47r-3,-1l147,35,122,26,97,25,77,26,60,33,48,43,39,55,37,71r,1l39,84r9,12l60,104r15,7l92,118r18,5l129,129r16,5l162,143r14,9l187,163r8,15l196,196r,2l193,220r-9,19l170,254r-18,11l130,272r-25,3l79,272,52,265,26,254,4,241,2,238,,235r,-4l1,227r3,-4l6,220r6,-2l16,220r4,1l48,238r29,9l108,252r19,-3l145,242r14,-10l167,218r4,-17l171,201r-2,-16l160,174r-11,-8l136,159r-17,-7l101,147,83,141,64,136,48,129,34,119,22,108,15,93,12,75r,-2l15,54,23,36,35,21,53,10,74,3,97,xe" fillcolor="black" strokeweight="0">
                      <v:path arrowok="t" o:connecttype="custom" o:connectlocs="201611,4763;288922,39688;298447,46038;300035,57150;293685,69850;280985,77788;269872,73025;193673,41275;122236,41275;76199,68263;58737,112713;61912,133350;95249,165100;146049,187325;204786,204788;257173,227013;296860,258763;311147,311150;306385,349250;269872,403225;206373,431800;125411,431800;41275,403225;3175,377825;0,366713;6350,354013;19050,346075;31750,350838;122236,392113;201611,395288;252410,368300;271460,319088;268285,293688;236535,263525;188911,241300;131761,223838;76199,204788;34925,171450;19050,119063;23812,85725;55562,33338;117474,4763" o:connectangles="0,0,0,0,0,0,0,0,0,0,0,0,0,0,0,0,0,0,0,0,0,0,0,0,0,0,0,0,0,0,0,0,0,0,0,0,0,0,0,0,0,0"/>
                    </v:shape>
                    <v:rect id="AutoShape 3" o:spid="_x0000_s1041" style="position:absolute;width:57340;height:6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" filled="f" stroked="f">
                      <o:lock v:ext="edit" aspectratio="t" text="t"/>
                    </v:rect>
                    <w10:anchorlock/>
                  </v:group>
                </w:pict>
              </mc:Fallback>
            </mc:AlternateContent>
          </w:r>
        </w:p>
      </w:tc>
      <w:tc>
        <w:tcPr>
          <w:tcW w:w="7148" w:type="dxa"/>
          <w:vAlign w:val="center"/>
        </w:tcPr>
        <w:p w14:paraId="032007BD" w14:textId="38BB99E0" w:rsidR="005D031A" w:rsidRDefault="00262583" w:rsidP="005D031A">
          <w:pPr>
            <w:pStyle w:val="TNRef"/>
          </w:pPr>
          <w:r>
            <w:t>100 West Cromwell Road</w:t>
          </w:r>
        </w:p>
        <w:p w14:paraId="7ED595EE" w14:textId="23166FC1" w:rsidR="005D031A" w:rsidRDefault="00262583" w:rsidP="005D031A">
          <w:pPr>
            <w:pStyle w:val="Titleline2"/>
          </w:pPr>
          <w:r>
            <w:t xml:space="preserve">GLA </w:t>
          </w:r>
          <w:r w:rsidR="00E00DF8">
            <w:t>Overheating Checklist</w:t>
          </w:r>
        </w:p>
        <w:p w14:paraId="62E5C09B" w14:textId="2DFFC5EA" w:rsidR="005D031A" w:rsidRDefault="005D031A" w:rsidP="005D031A">
          <w:pPr>
            <w:pStyle w:val="TNRef"/>
          </w:pPr>
          <w:r>
            <w:t xml:space="preserve">Revision </w:t>
          </w:r>
          <w:r w:rsidR="00E00DF8">
            <w:t xml:space="preserve">00 </w:t>
          </w:r>
          <w:r>
            <w:t xml:space="preserve">| </w:t>
          </w:r>
          <w:r w:rsidR="00E00DF8">
            <w:t>04.04.2019</w:t>
          </w:r>
        </w:p>
      </w:tc>
    </w:tr>
  </w:tbl>
  <w:p w14:paraId="5C73CBFC" w14:textId="77777777" w:rsidR="005D031A" w:rsidRDefault="005D031A" w:rsidP="00FE1CB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D9F047F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F1E2D06"/>
    <w:multiLevelType w:val="hybridMultilevel"/>
    <w:tmpl w:val="31841C50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82355"/>
    <w:multiLevelType w:val="hybridMultilevel"/>
    <w:tmpl w:val="36EA261A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930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0C71E2"/>
    <w:multiLevelType w:val="multilevel"/>
    <w:tmpl w:val="5A2E1CA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D50F96"/>
    <w:multiLevelType w:val="hybridMultilevel"/>
    <w:tmpl w:val="B49C3800"/>
    <w:lvl w:ilvl="0" w:tplc="AD70232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58A1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16179FD"/>
    <w:multiLevelType w:val="hybridMultilevel"/>
    <w:tmpl w:val="63ECCF98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B715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BC51C4"/>
    <w:multiLevelType w:val="hybridMultilevel"/>
    <w:tmpl w:val="440AA0FE"/>
    <w:lvl w:ilvl="0" w:tplc="A85C67DE">
      <w:numFmt w:val="bullet"/>
      <w:lvlText w:val="•"/>
      <w:lvlJc w:val="left"/>
      <w:pPr>
        <w:ind w:left="144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E40A21"/>
    <w:multiLevelType w:val="hybridMultilevel"/>
    <w:tmpl w:val="ADB0D1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51371"/>
    <w:multiLevelType w:val="hybridMultilevel"/>
    <w:tmpl w:val="F3F00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769AB"/>
    <w:multiLevelType w:val="hybridMultilevel"/>
    <w:tmpl w:val="2D64D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F765A"/>
    <w:multiLevelType w:val="hybridMultilevel"/>
    <w:tmpl w:val="69EA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33342"/>
    <w:multiLevelType w:val="hybridMultilevel"/>
    <w:tmpl w:val="4580D62A"/>
    <w:lvl w:ilvl="0" w:tplc="E390887E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6389D"/>
    <w:multiLevelType w:val="hybridMultilevel"/>
    <w:tmpl w:val="AF725250"/>
    <w:lvl w:ilvl="0" w:tplc="DB1EB2E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8455D"/>
    <w:multiLevelType w:val="hybridMultilevel"/>
    <w:tmpl w:val="65EA61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3"/>
  </w:num>
  <w:num w:numId="5">
    <w:abstractNumId w:val="16"/>
  </w:num>
  <w:num w:numId="6">
    <w:abstractNumId w:val="1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12"/>
  </w:num>
  <w:num w:numId="12">
    <w:abstractNumId w:val="4"/>
  </w:num>
  <w:num w:numId="13">
    <w:abstractNumId w:val="10"/>
  </w:num>
  <w:num w:numId="14">
    <w:abstractNumId w:val="0"/>
  </w:num>
  <w:num w:numId="15">
    <w:abstractNumId w:val="13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LockTheme/>
  <w:styleLockQFSet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DF8"/>
    <w:rsid w:val="00003D29"/>
    <w:rsid w:val="00007AE2"/>
    <w:rsid w:val="0002708B"/>
    <w:rsid w:val="00065AB0"/>
    <w:rsid w:val="000A24B5"/>
    <w:rsid w:val="000A3657"/>
    <w:rsid w:val="000B0B26"/>
    <w:rsid w:val="000B1D08"/>
    <w:rsid w:val="000E0C8F"/>
    <w:rsid w:val="000F27AD"/>
    <w:rsid w:val="00111648"/>
    <w:rsid w:val="00122E6C"/>
    <w:rsid w:val="001268C6"/>
    <w:rsid w:val="00137126"/>
    <w:rsid w:val="00142832"/>
    <w:rsid w:val="00183067"/>
    <w:rsid w:val="00183E5E"/>
    <w:rsid w:val="001C070D"/>
    <w:rsid w:val="001C2B9E"/>
    <w:rsid w:val="001C4C1E"/>
    <w:rsid w:val="001D288F"/>
    <w:rsid w:val="001D39E0"/>
    <w:rsid w:val="001E2E0F"/>
    <w:rsid w:val="001F18E9"/>
    <w:rsid w:val="00201A5E"/>
    <w:rsid w:val="002147EE"/>
    <w:rsid w:val="00225973"/>
    <w:rsid w:val="00241357"/>
    <w:rsid w:val="00262583"/>
    <w:rsid w:val="0026355D"/>
    <w:rsid w:val="0026385D"/>
    <w:rsid w:val="002711FC"/>
    <w:rsid w:val="002761BA"/>
    <w:rsid w:val="002945FA"/>
    <w:rsid w:val="002A0DFB"/>
    <w:rsid w:val="002B13BE"/>
    <w:rsid w:val="002C2CE3"/>
    <w:rsid w:val="003020EB"/>
    <w:rsid w:val="003104B6"/>
    <w:rsid w:val="003108B6"/>
    <w:rsid w:val="0039361F"/>
    <w:rsid w:val="003B7DE1"/>
    <w:rsid w:val="003C7200"/>
    <w:rsid w:val="00451156"/>
    <w:rsid w:val="00481788"/>
    <w:rsid w:val="004A61E3"/>
    <w:rsid w:val="004A6520"/>
    <w:rsid w:val="004B7881"/>
    <w:rsid w:val="004D4C4D"/>
    <w:rsid w:val="005254FC"/>
    <w:rsid w:val="00525D58"/>
    <w:rsid w:val="0054768C"/>
    <w:rsid w:val="005663F1"/>
    <w:rsid w:val="00581278"/>
    <w:rsid w:val="00581FA9"/>
    <w:rsid w:val="005A44F4"/>
    <w:rsid w:val="005B31E4"/>
    <w:rsid w:val="005B347A"/>
    <w:rsid w:val="005B7A1B"/>
    <w:rsid w:val="005C17C7"/>
    <w:rsid w:val="005C2851"/>
    <w:rsid w:val="005D031A"/>
    <w:rsid w:val="005D44DA"/>
    <w:rsid w:val="005E7EDC"/>
    <w:rsid w:val="00611978"/>
    <w:rsid w:val="00621941"/>
    <w:rsid w:val="00624A2D"/>
    <w:rsid w:val="00650146"/>
    <w:rsid w:val="00663B63"/>
    <w:rsid w:val="00684CEB"/>
    <w:rsid w:val="0069145C"/>
    <w:rsid w:val="006926CC"/>
    <w:rsid w:val="006B1B74"/>
    <w:rsid w:val="006C54E4"/>
    <w:rsid w:val="006D2CA8"/>
    <w:rsid w:val="006E506C"/>
    <w:rsid w:val="006F141F"/>
    <w:rsid w:val="007213D1"/>
    <w:rsid w:val="00770D73"/>
    <w:rsid w:val="00783321"/>
    <w:rsid w:val="007B29EE"/>
    <w:rsid w:val="007E2194"/>
    <w:rsid w:val="007E65F5"/>
    <w:rsid w:val="007F4F81"/>
    <w:rsid w:val="00804D93"/>
    <w:rsid w:val="0082089C"/>
    <w:rsid w:val="0082294C"/>
    <w:rsid w:val="00851ED7"/>
    <w:rsid w:val="00893AF0"/>
    <w:rsid w:val="008C4C5A"/>
    <w:rsid w:val="00910B61"/>
    <w:rsid w:val="0093710A"/>
    <w:rsid w:val="0094282C"/>
    <w:rsid w:val="009703DD"/>
    <w:rsid w:val="00970E24"/>
    <w:rsid w:val="009854F3"/>
    <w:rsid w:val="0099006B"/>
    <w:rsid w:val="009C4F43"/>
    <w:rsid w:val="009C6DAD"/>
    <w:rsid w:val="009D78A1"/>
    <w:rsid w:val="009E3CC9"/>
    <w:rsid w:val="00A1258E"/>
    <w:rsid w:val="00A2353D"/>
    <w:rsid w:val="00A333D3"/>
    <w:rsid w:val="00A3424A"/>
    <w:rsid w:val="00A343CB"/>
    <w:rsid w:val="00A56A5F"/>
    <w:rsid w:val="00A74054"/>
    <w:rsid w:val="00AB6DDF"/>
    <w:rsid w:val="00AB6E40"/>
    <w:rsid w:val="00B157E1"/>
    <w:rsid w:val="00B20674"/>
    <w:rsid w:val="00B25885"/>
    <w:rsid w:val="00B33C33"/>
    <w:rsid w:val="00B423AA"/>
    <w:rsid w:val="00B53398"/>
    <w:rsid w:val="00B67097"/>
    <w:rsid w:val="00BC1D5D"/>
    <w:rsid w:val="00BD56DD"/>
    <w:rsid w:val="00BE715E"/>
    <w:rsid w:val="00BF2A80"/>
    <w:rsid w:val="00C02969"/>
    <w:rsid w:val="00C63E4A"/>
    <w:rsid w:val="00C8653B"/>
    <w:rsid w:val="00CB29D4"/>
    <w:rsid w:val="00CB75E1"/>
    <w:rsid w:val="00CB75F4"/>
    <w:rsid w:val="00CC51B8"/>
    <w:rsid w:val="00CF603F"/>
    <w:rsid w:val="00D009DD"/>
    <w:rsid w:val="00D00AB5"/>
    <w:rsid w:val="00D04CDB"/>
    <w:rsid w:val="00D11ED4"/>
    <w:rsid w:val="00D312B6"/>
    <w:rsid w:val="00D40E7A"/>
    <w:rsid w:val="00D40EEC"/>
    <w:rsid w:val="00D7312F"/>
    <w:rsid w:val="00D910CB"/>
    <w:rsid w:val="00DC34AB"/>
    <w:rsid w:val="00DC47E4"/>
    <w:rsid w:val="00E00DF8"/>
    <w:rsid w:val="00E032CB"/>
    <w:rsid w:val="00E129A4"/>
    <w:rsid w:val="00E212F2"/>
    <w:rsid w:val="00E23073"/>
    <w:rsid w:val="00E41407"/>
    <w:rsid w:val="00E431E3"/>
    <w:rsid w:val="00E50ED8"/>
    <w:rsid w:val="00E520EE"/>
    <w:rsid w:val="00E65941"/>
    <w:rsid w:val="00E7270F"/>
    <w:rsid w:val="00EA23CD"/>
    <w:rsid w:val="00EE7C7A"/>
    <w:rsid w:val="00EF6639"/>
    <w:rsid w:val="00F12073"/>
    <w:rsid w:val="00F266D0"/>
    <w:rsid w:val="00F8266C"/>
    <w:rsid w:val="00F97F35"/>
    <w:rsid w:val="00FA516D"/>
    <w:rsid w:val="00FD6301"/>
    <w:rsid w:val="00FD680B"/>
    <w:rsid w:val="00FE1CBA"/>
    <w:rsid w:val="00FE6D34"/>
    <w:rsid w:val="00FF1ADF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F64E71"/>
  <w15:chartTrackingRefBased/>
  <w15:docId w15:val="{216055E2-7DE2-40CB-9D7B-5EDA9F4DB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2F2"/>
    <w:pPr>
      <w:spacing w:before="40" w:after="360" w:line="240" w:lineRule="auto"/>
      <w:jc w:val="both"/>
    </w:pPr>
    <w:rPr>
      <w:rFonts w:ascii="Calibri Light" w:hAnsi="Calibri Light"/>
      <w:color w:val="2F2F2F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56DD"/>
    <w:pPr>
      <w:keepNext/>
      <w:keepLines/>
      <w:numPr>
        <w:numId w:val="4"/>
      </w:numPr>
      <w:spacing w:before="240"/>
      <w:ind w:left="431" w:hanging="431"/>
      <w:outlineLvl w:val="0"/>
    </w:pPr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56DD"/>
    <w:pPr>
      <w:keepNext/>
      <w:keepLines/>
      <w:numPr>
        <w:ilvl w:val="1"/>
        <w:numId w:val="4"/>
      </w:numPr>
      <w:spacing w:before="240" w:after="40"/>
      <w:ind w:left="454" w:hanging="454"/>
      <w:outlineLvl w:val="1"/>
    </w:pPr>
    <w:rPr>
      <w:rFonts w:eastAsiaTheme="majorEastAsia" w:cstheme="majorBidi"/>
      <w:b/>
      <w:color w:val="2F2F2F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56DD"/>
    <w:pPr>
      <w:keepNext/>
      <w:keepLines/>
      <w:numPr>
        <w:ilvl w:val="2"/>
        <w:numId w:val="4"/>
      </w:numPr>
      <w:spacing w:after="40"/>
      <w:ind w:left="624" w:hanging="624"/>
      <w:outlineLvl w:val="2"/>
    </w:pPr>
    <w:rPr>
      <w:rFonts w:eastAsiaTheme="majorEastAsia" w:cstheme="majorBidi"/>
      <w:b/>
      <w:color w:val="2F2F2F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56DD"/>
    <w:pPr>
      <w:keepNext/>
      <w:keepLines/>
      <w:spacing w:after="40"/>
      <w:outlineLvl w:val="3"/>
    </w:pPr>
    <w:rPr>
      <w:rFonts w:eastAsiaTheme="majorEastAsia" w:cstheme="majorBidi"/>
      <w:b/>
      <w:iCs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183067"/>
    <w:pPr>
      <w:keepNext/>
      <w:keepLines/>
      <w:numPr>
        <w:ilvl w:val="4"/>
        <w:numId w:val="4"/>
      </w:numPr>
      <w:spacing w:after="0"/>
      <w:outlineLvl w:val="4"/>
    </w:pPr>
    <w:rPr>
      <w:rFonts w:asciiTheme="majorHAnsi" w:eastAsiaTheme="majorEastAsia" w:hAnsiTheme="majorHAnsi" w:cstheme="majorBidi"/>
      <w:color w:val="51356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067"/>
    <w:pPr>
      <w:keepNext/>
      <w:keepLines/>
      <w:numPr>
        <w:ilvl w:val="5"/>
        <w:numId w:val="4"/>
      </w:numPr>
      <w:spacing w:after="0"/>
      <w:outlineLvl w:val="5"/>
    </w:pPr>
    <w:rPr>
      <w:rFonts w:asciiTheme="majorHAnsi" w:eastAsiaTheme="majorEastAsia" w:hAnsiTheme="majorHAnsi" w:cstheme="majorBidi"/>
      <w:color w:val="36234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067"/>
    <w:pPr>
      <w:keepNext/>
      <w:keepLines/>
      <w:numPr>
        <w:ilvl w:val="6"/>
        <w:numId w:val="4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067"/>
    <w:pPr>
      <w:keepNext/>
      <w:keepLines/>
      <w:numPr>
        <w:ilvl w:val="7"/>
        <w:numId w:val="4"/>
      </w:numPr>
      <w:spacing w:after="0"/>
      <w:outlineLvl w:val="7"/>
    </w:pPr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067"/>
    <w:pPr>
      <w:keepNext/>
      <w:keepLines/>
      <w:numPr>
        <w:ilvl w:val="8"/>
        <w:numId w:val="4"/>
      </w:numPr>
      <w:spacing w:after="0"/>
      <w:outlineLvl w:val="8"/>
    </w:pPr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6DD"/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56DD"/>
    <w:rPr>
      <w:rFonts w:ascii="Calibri Light" w:eastAsiaTheme="majorEastAsia" w:hAnsi="Calibri Light" w:cstheme="majorBidi"/>
      <w:b/>
      <w:color w:val="2F2F2F" w:themeColor="text1"/>
      <w:sz w:val="24"/>
      <w:szCs w:val="26"/>
    </w:rPr>
  </w:style>
  <w:style w:type="paragraph" w:styleId="ListParagraph">
    <w:name w:val="List Paragraph"/>
    <w:basedOn w:val="Normal"/>
    <w:uiPriority w:val="34"/>
    <w:qFormat/>
    <w:rsid w:val="006926CC"/>
    <w:pPr>
      <w:ind w:left="720"/>
      <w:contextualSpacing/>
    </w:pPr>
    <w:rPr>
      <w:color w:val="2F2F2F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BD56DD"/>
    <w:rPr>
      <w:rFonts w:ascii="Calibri Light" w:eastAsiaTheme="majorEastAsia" w:hAnsi="Calibri Light" w:cstheme="majorBidi"/>
      <w:b/>
      <w:color w:val="2F2F2F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D56DD"/>
    <w:rPr>
      <w:rFonts w:ascii="Calibri Light" w:eastAsiaTheme="majorEastAsia" w:hAnsi="Calibri Light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067"/>
    <w:rPr>
      <w:rFonts w:asciiTheme="majorHAnsi" w:eastAsiaTheme="majorEastAsia" w:hAnsiTheme="majorHAnsi" w:cstheme="majorBidi"/>
      <w:color w:val="51356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067"/>
    <w:rPr>
      <w:rFonts w:asciiTheme="majorHAnsi" w:eastAsiaTheme="majorEastAsia" w:hAnsiTheme="majorHAnsi" w:cstheme="majorBidi"/>
      <w:color w:val="36234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067"/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067"/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067"/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CF603F"/>
    <w:pPr>
      <w:spacing w:after="0" w:line="240" w:lineRule="auto"/>
      <w:jc w:val="both"/>
    </w:pPr>
    <w:rPr>
      <w:rFonts w:ascii="Calibri Light" w:hAnsi="Calibri Light"/>
      <w:color w:val="2F2F2F" w:themeColor="text1"/>
    </w:rPr>
  </w:style>
  <w:style w:type="table" w:customStyle="1" w:styleId="ScotchTable1">
    <w:name w:val="Scotch Table 1"/>
    <w:basedOn w:val="TableNormal"/>
    <w:uiPriority w:val="99"/>
    <w:rsid w:val="00EE7C7A"/>
    <w:pPr>
      <w:spacing w:before="100" w:beforeAutospacing="1" w:after="100" w:afterAutospacing="1" w:line="240" w:lineRule="auto"/>
    </w:pPr>
    <w:rPr>
      <w:rFonts w:ascii="Calibri Light" w:hAnsi="Calibri Light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cPr>
      <w:vAlign w:val="center"/>
    </w:tc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83E5E"/>
    <w:pPr>
      <w:spacing w:before="0" w:after="40"/>
    </w:pPr>
    <w:rPr>
      <w:i/>
      <w:iCs/>
      <w:color w:val="2F2F2F" w:themeColor="text1"/>
      <w:sz w:val="18"/>
      <w:szCs w:val="18"/>
    </w:rPr>
  </w:style>
  <w:style w:type="table" w:customStyle="1" w:styleId="ScotchTableOption2">
    <w:name w:val="Scotch Table Option 2"/>
    <w:basedOn w:val="TableNormal"/>
    <w:uiPriority w:val="99"/>
    <w:rsid w:val="006C54E4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383E92" w:themeFill="background2"/>
      </w:tcPr>
    </w:tblStylePr>
  </w:style>
  <w:style w:type="table" w:customStyle="1" w:styleId="ScotchOption3">
    <w:name w:val="Scotch Option 3"/>
    <w:basedOn w:val="TableNormal"/>
    <w:uiPriority w:val="99"/>
    <w:rsid w:val="0082089C"/>
    <w:pPr>
      <w:spacing w:after="0" w:line="240" w:lineRule="auto"/>
    </w:pPr>
    <w:rPr>
      <w:rFonts w:eastAsiaTheme="minorEastAsia"/>
      <w:szCs w:val="21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Col">
      <w:rPr>
        <w:rFonts w:ascii="Calibri Light" w:hAnsi="Calibri Light"/>
        <w:b/>
        <w:color w:val="FFFFFF" w:themeColor="background1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table" w:customStyle="1" w:styleId="ScotchOption4">
    <w:name w:val="Scotch Option 4"/>
    <w:basedOn w:val="TableNormal"/>
    <w:uiPriority w:val="99"/>
    <w:rsid w:val="00893AF0"/>
    <w:pPr>
      <w:spacing w:after="0" w:line="240" w:lineRule="auto"/>
    </w:pPr>
    <w:tblPr>
      <w:tblStyleRow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  <w:vAlign w:val="center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ScotchTable5">
    <w:name w:val="Scotch Table 5"/>
    <w:basedOn w:val="TableNormal"/>
    <w:uiPriority w:val="99"/>
    <w:rsid w:val="00893AF0"/>
    <w:pPr>
      <w:spacing w:after="0" w:line="240" w:lineRule="auto"/>
    </w:pPr>
    <w:tblPr>
      <w:tblStyleCol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nil"/>
          <w:insideV w:val="nil"/>
        </w:tcBorders>
        <w:shd w:val="clear" w:color="auto" w:fill="383E92" w:themeFill="background2"/>
      </w:tcPr>
    </w:tblStylePr>
    <w:tblStylePr w:type="band2Vert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2089C"/>
    <w:rPr>
      <w:rFonts w:ascii="Calibri Light" w:hAnsi="Calibri Light"/>
    </w:rPr>
  </w:style>
  <w:style w:type="paragraph" w:styleId="Footer">
    <w:name w:val="footer"/>
    <w:basedOn w:val="Normal"/>
    <w:link w:val="Foot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2089C"/>
    <w:rPr>
      <w:rFonts w:ascii="Calibri Light" w:hAnsi="Calibri Light"/>
    </w:rPr>
  </w:style>
  <w:style w:type="character" w:styleId="PlaceholderText">
    <w:name w:val="Placeholder Text"/>
    <w:basedOn w:val="DefaultParagraphFont"/>
    <w:rsid w:val="005254FC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254FC"/>
    <w:pPr>
      <w:spacing w:before="0" w:after="0"/>
      <w:contextualSpacing/>
      <w:jc w:val="right"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4FC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NoSpacingChar">
    <w:name w:val="No Spacing Char"/>
    <w:basedOn w:val="DefaultParagraphFont"/>
    <w:link w:val="NoSpacing"/>
    <w:uiPriority w:val="1"/>
    <w:rsid w:val="00CF603F"/>
    <w:rPr>
      <w:rFonts w:ascii="Calibri Light" w:hAnsi="Calibri Light"/>
      <w:color w:val="2F2F2F" w:themeColor="text1"/>
    </w:rPr>
  </w:style>
  <w:style w:type="paragraph" w:customStyle="1" w:styleId="ContentsHeading">
    <w:name w:val="Contents Heading"/>
    <w:basedOn w:val="Heading1"/>
    <w:link w:val="ContentsHeadingChar"/>
    <w:rsid w:val="001F18E9"/>
    <w:pPr>
      <w:numPr>
        <w:numId w:val="0"/>
      </w:numPr>
      <w:spacing w:before="0" w:after="160" w:line="259" w:lineRule="auto"/>
      <w:jc w:val="left"/>
    </w:pPr>
  </w:style>
  <w:style w:type="table" w:styleId="TableGrid">
    <w:name w:val="Table Grid"/>
    <w:basedOn w:val="TableNormal"/>
    <w:uiPriority w:val="39"/>
    <w:rsid w:val="001F18E9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sHeadingChar">
    <w:name w:val="Contents Heading Char"/>
    <w:basedOn w:val="Heading1Char"/>
    <w:link w:val="ContentsHeading"/>
    <w:rsid w:val="001F18E9"/>
    <w:rPr>
      <w:rFonts w:ascii="Calibri Light" w:eastAsiaTheme="majorEastAsia" w:hAnsi="Calibri Light" w:cstheme="majorBidi"/>
      <w:b w:val="0"/>
      <w:color w:val="383E92" w:themeColor="background2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009DD"/>
    <w:pPr>
      <w:numPr>
        <w:numId w:val="0"/>
      </w:numPr>
      <w:spacing w:after="0"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C720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C7200"/>
    <w:pPr>
      <w:tabs>
        <w:tab w:val="left" w:pos="880"/>
        <w:tab w:val="right" w:leader="dot" w:pos="792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0A3657"/>
    <w:pPr>
      <w:tabs>
        <w:tab w:val="left" w:pos="1320"/>
        <w:tab w:val="right" w:leader="dot" w:pos="792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009DD"/>
    <w:rPr>
      <w:color w:val="0D97D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1156"/>
    <w:rPr>
      <w:color w:val="808080"/>
      <w:shd w:val="clear" w:color="auto" w:fill="E6E6E6"/>
    </w:rPr>
  </w:style>
  <w:style w:type="table" w:styleId="TableGridLight">
    <w:name w:val="Grid Table Light"/>
    <w:basedOn w:val="TableNormal"/>
    <w:uiPriority w:val="40"/>
    <w:rsid w:val="007B29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tyle1">
    <w:name w:val="Style1"/>
    <w:basedOn w:val="TableNormal"/>
    <w:uiPriority w:val="99"/>
    <w:rsid w:val="00481788"/>
    <w:pPr>
      <w:spacing w:after="0" w:line="240" w:lineRule="auto"/>
    </w:pPr>
    <w:tblPr>
      <w:tblBorders>
        <w:insideH w:val="single" w:sz="4" w:space="0" w:color="BFBFBF" w:themeColor="background1" w:themeShade="BF"/>
      </w:tblBorders>
    </w:tblPr>
    <w:tcPr>
      <w:tcMar>
        <w:left w:w="0" w:type="dxa"/>
        <w:right w:w="0" w:type="dxa"/>
      </w:tcMar>
    </w:tcPr>
    <w:tblStylePr w:type="firstRow">
      <w:rPr>
        <w:rFonts w:asciiTheme="majorHAnsi" w:hAnsiTheme="maj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2597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973"/>
    <w:rPr>
      <w:rFonts w:ascii="Segoe UI" w:hAnsi="Segoe UI" w:cs="Segoe UI"/>
      <w:color w:val="2F2F2F"/>
      <w:sz w:val="18"/>
      <w:szCs w:val="18"/>
    </w:rPr>
  </w:style>
  <w:style w:type="paragraph" w:styleId="ListBullet4">
    <w:name w:val="List Bullet 4"/>
    <w:basedOn w:val="Normal"/>
    <w:rsid w:val="003C7200"/>
    <w:pPr>
      <w:numPr>
        <w:numId w:val="14"/>
      </w:numPr>
      <w:spacing w:before="120" w:after="120"/>
      <w:contextualSpacing/>
    </w:pPr>
    <w:rPr>
      <w:rFonts w:asciiTheme="minorHAnsi" w:eastAsiaTheme="minorEastAsia" w:hAnsiTheme="minorHAnsi"/>
      <w:color w:val="auto"/>
    </w:rPr>
  </w:style>
  <w:style w:type="paragraph" w:customStyle="1" w:styleId="HeaderLine1">
    <w:name w:val="Header Line 1"/>
    <w:basedOn w:val="NoSpacing"/>
    <w:link w:val="HeaderLine1Char"/>
    <w:rsid w:val="0093710A"/>
    <w:pPr>
      <w:spacing w:line="360" w:lineRule="auto"/>
      <w:jc w:val="right"/>
    </w:pPr>
  </w:style>
  <w:style w:type="paragraph" w:customStyle="1" w:styleId="TechNoteRef">
    <w:name w:val="Tech Note Ref"/>
    <w:basedOn w:val="HeaderLine1"/>
    <w:link w:val="TechNoteRefChar"/>
    <w:rsid w:val="0093710A"/>
  </w:style>
  <w:style w:type="character" w:customStyle="1" w:styleId="HeaderLine1Char">
    <w:name w:val="Header Line 1 Char"/>
    <w:basedOn w:val="NoSpacingChar"/>
    <w:link w:val="HeaderLine1"/>
    <w:rsid w:val="0093710A"/>
    <w:rPr>
      <w:rFonts w:ascii="Calibri Light" w:hAnsi="Calibri Light"/>
      <w:color w:val="2F2F2F" w:themeColor="text1"/>
    </w:rPr>
  </w:style>
  <w:style w:type="paragraph" w:customStyle="1" w:styleId="Reference">
    <w:name w:val="Reference"/>
    <w:basedOn w:val="Normal"/>
    <w:link w:val="ReferenceChar"/>
    <w:rsid w:val="005D031A"/>
  </w:style>
  <w:style w:type="character" w:customStyle="1" w:styleId="TechNoteRefChar">
    <w:name w:val="Tech Note Ref Char"/>
    <w:basedOn w:val="HeaderLine1Char"/>
    <w:link w:val="TechNoteRef"/>
    <w:rsid w:val="0093710A"/>
    <w:rPr>
      <w:rFonts w:ascii="Calibri Light" w:hAnsi="Calibri Light"/>
      <w:color w:val="2F2F2F" w:themeColor="text1"/>
    </w:rPr>
  </w:style>
  <w:style w:type="paragraph" w:customStyle="1" w:styleId="TitleRow">
    <w:name w:val="Title Row"/>
    <w:basedOn w:val="NoSpacing"/>
    <w:link w:val="TitleRowChar"/>
    <w:rsid w:val="0093710A"/>
    <w:pPr>
      <w:spacing w:line="360" w:lineRule="auto"/>
      <w:jc w:val="right"/>
    </w:pPr>
    <w:rPr>
      <w:b/>
    </w:rPr>
  </w:style>
  <w:style w:type="character" w:customStyle="1" w:styleId="ReferenceChar">
    <w:name w:val="Reference Char"/>
    <w:basedOn w:val="DefaultParagraphFont"/>
    <w:link w:val="Reference"/>
    <w:rsid w:val="005D031A"/>
    <w:rPr>
      <w:rFonts w:ascii="Calibri Light" w:hAnsi="Calibri Light"/>
      <w:color w:val="2F2F2F"/>
    </w:rPr>
  </w:style>
  <w:style w:type="paragraph" w:customStyle="1" w:styleId="RevisionRow">
    <w:name w:val="Revision Row"/>
    <w:basedOn w:val="Normal"/>
    <w:link w:val="RevisionRowChar"/>
    <w:rsid w:val="0093710A"/>
    <w:pPr>
      <w:spacing w:before="0" w:after="0" w:line="360" w:lineRule="auto"/>
      <w:jc w:val="right"/>
    </w:pPr>
  </w:style>
  <w:style w:type="character" w:customStyle="1" w:styleId="TitleRowChar">
    <w:name w:val="Title Row Char"/>
    <w:basedOn w:val="NoSpacingChar"/>
    <w:link w:val="TitleRow"/>
    <w:rsid w:val="0093710A"/>
    <w:rPr>
      <w:rFonts w:ascii="Calibri Light" w:hAnsi="Calibri Light"/>
      <w:b/>
      <w:color w:val="2F2F2F" w:themeColor="text1"/>
    </w:rPr>
  </w:style>
  <w:style w:type="paragraph" w:customStyle="1" w:styleId="TNRef">
    <w:name w:val="TN Ref"/>
    <w:basedOn w:val="Header"/>
    <w:link w:val="TNRefChar"/>
    <w:qFormat/>
    <w:rsid w:val="005D031A"/>
    <w:pPr>
      <w:spacing w:line="360" w:lineRule="auto"/>
      <w:jc w:val="right"/>
    </w:pPr>
    <w:rPr>
      <w:rFonts w:eastAsiaTheme="minorEastAsia"/>
      <w:sz w:val="21"/>
      <w:szCs w:val="21"/>
    </w:rPr>
  </w:style>
  <w:style w:type="character" w:customStyle="1" w:styleId="RevisionRowChar">
    <w:name w:val="Revision Row Char"/>
    <w:basedOn w:val="DefaultParagraphFont"/>
    <w:link w:val="RevisionRow"/>
    <w:rsid w:val="0093710A"/>
    <w:rPr>
      <w:rFonts w:ascii="Calibri Light" w:hAnsi="Calibri Light"/>
      <w:color w:val="2F2F2F"/>
    </w:rPr>
  </w:style>
  <w:style w:type="paragraph" w:customStyle="1" w:styleId="Titleline2">
    <w:name w:val="Title line2"/>
    <w:basedOn w:val="TNRef"/>
    <w:link w:val="Titleline2Char"/>
    <w:qFormat/>
    <w:rsid w:val="005D031A"/>
    <w:rPr>
      <w:b/>
    </w:rPr>
  </w:style>
  <w:style w:type="character" w:customStyle="1" w:styleId="TNRefChar">
    <w:name w:val="TN Ref Char"/>
    <w:basedOn w:val="HeaderChar"/>
    <w:link w:val="TNRef"/>
    <w:rsid w:val="005D031A"/>
    <w:rPr>
      <w:rFonts w:ascii="Calibri Light" w:eastAsiaTheme="minorEastAsia" w:hAnsi="Calibri Light"/>
      <w:color w:val="2F2F2F"/>
      <w:sz w:val="21"/>
      <w:szCs w:val="21"/>
    </w:rPr>
  </w:style>
  <w:style w:type="character" w:customStyle="1" w:styleId="Titleline2Char">
    <w:name w:val="Title line2 Char"/>
    <w:basedOn w:val="TNRefChar"/>
    <w:link w:val="Titleline2"/>
    <w:rsid w:val="005D031A"/>
    <w:rPr>
      <w:rFonts w:ascii="Calibri Light" w:eastAsiaTheme="minorEastAsia" w:hAnsi="Calibri Light"/>
      <w:b/>
      <w:color w:val="2F2F2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5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sten\AppData\Roaming\Microsoft\Templates\SP_A4_P_TechNote.dotx" TargetMode="External"/></Relationships>
</file>

<file path=word/theme/theme1.xml><?xml version="1.0" encoding="utf-8"?>
<a:theme xmlns:a="http://schemas.openxmlformats.org/drawingml/2006/main" name="Office Theme">
  <a:themeElements>
    <a:clrScheme name="Scotch">
      <a:dk1>
        <a:srgbClr val="2F2F2F"/>
      </a:dk1>
      <a:lt1>
        <a:sysClr val="window" lastClr="FFFFFF"/>
      </a:lt1>
      <a:dk2>
        <a:srgbClr val="009BDA"/>
      </a:dk2>
      <a:lt2>
        <a:srgbClr val="383E92"/>
      </a:lt2>
      <a:accent1>
        <a:srgbClr val="6D4792"/>
      </a:accent1>
      <a:accent2>
        <a:srgbClr val="6EB74E"/>
      </a:accent2>
      <a:accent3>
        <a:srgbClr val="0D97D5"/>
      </a:accent3>
      <a:accent4>
        <a:srgbClr val="06A680"/>
      </a:accent4>
      <a:accent5>
        <a:srgbClr val="E1414D"/>
      </a:accent5>
      <a:accent6>
        <a:srgbClr val="F7A53B"/>
      </a:accent6>
      <a:hlink>
        <a:srgbClr val="0D97D5"/>
      </a:hlink>
      <a:folHlink>
        <a:srgbClr val="6D479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Date</PublishDate>
  <Abstract>Client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6D4C09-191B-4934-A5FA-170BE3059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SP_A4_P_TechNote</Template>
  <TotalTime>0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100 West Cromwell Road</dc:subject>
  <dc:creator>Rossella</dc:creator>
  <cp:keywords>Client Name</cp:keywords>
  <dc:description/>
  <cp:lastModifiedBy>Nicola Hensey</cp:lastModifiedBy>
  <cp:revision>3</cp:revision>
  <cp:lastPrinted>2018-04-23T08:45:00Z</cp:lastPrinted>
  <dcterms:created xsi:type="dcterms:W3CDTF">2019-06-18T16:07:00Z</dcterms:created>
  <dcterms:modified xsi:type="dcterms:W3CDTF">2019-06-18T16:15:00Z</dcterms:modified>
  <cp:contentStatus>Revision</cp:contentStatus>
</cp:coreProperties>
</file>